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1B18" w:rsidR="00743F8C" w:rsidP="00743F8C" w:rsidRDefault="00743F8C" w14:paraId="343bc8c" w14:textId="343bc8c">
      <w:pPr>
        <w15:collapsed w:val="false"/>
      </w:pPr>
      <w:bookmarkStart w:name="_GoBack" w:id="0"/>
      <w:bookmarkEnd w:id="0"/>
      <w:r w:rsidRPr="00D81B18">
        <w:t xml:space="preserve">REPUBLIKA HRVATSKA                                                                    </w:t>
      </w:r>
    </w:p>
    <w:p w:rsidRPr="00D81B18" w:rsidR="00743F8C" w:rsidP="00743F8C" w:rsidRDefault="00743F8C">
      <w:r w:rsidRPr="00D81B18">
        <w:t>TRGOVAČKI SUD U SPLITU</w:t>
      </w:r>
    </w:p>
    <w:p w:rsidRPr="00D81B18" w:rsidR="00743F8C" w:rsidP="00743F8C" w:rsidRDefault="00743F8C">
      <w:r w:rsidRPr="00D81B18">
        <w:t>Sukoišanska 6</w:t>
      </w:r>
      <w:r w:rsidRPr="00D81B18">
        <w:tab/>
      </w:r>
      <w:r w:rsidRPr="00D81B18">
        <w:tab/>
      </w:r>
      <w:r w:rsidRPr="00D81B18">
        <w:tab/>
      </w:r>
      <w:r w:rsidRPr="00D81B18">
        <w:tab/>
      </w:r>
      <w:r w:rsidRPr="00D81B18">
        <w:tab/>
      </w:r>
      <w:r w:rsidRPr="00D81B18">
        <w:tab/>
      </w:r>
      <w:r w:rsidRPr="00D81B18">
        <w:tab/>
      </w:r>
      <w:r w:rsidRPr="00D81B18">
        <w:tab/>
      </w:r>
      <w:r w:rsidRPr="00D81B18">
        <w:tab/>
        <w:t>1.St-264/2019</w:t>
      </w:r>
    </w:p>
    <w:p w:rsidRPr="00D81B18" w:rsidR="00743F8C" w:rsidP="00743F8C" w:rsidRDefault="00743F8C"/>
    <w:p w:rsidRPr="00D81B18" w:rsidR="00743F8C" w:rsidP="00743F8C" w:rsidRDefault="00743F8C">
      <w:pPr>
        <w:jc w:val="center"/>
      </w:pPr>
      <w:r w:rsidRPr="00D81B18">
        <w:t>Z A P I S N I K</w:t>
      </w:r>
    </w:p>
    <w:p w:rsidRPr="00D81B18" w:rsidR="00743F8C" w:rsidP="00743F8C" w:rsidRDefault="00743F8C">
      <w:pPr>
        <w:rPr>
          <w:b/>
        </w:rPr>
      </w:pP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 xml:space="preserve">Sastavljen kod Trgovačkog suda u Splitu, u predstečajnom postupku po prijedlogu predlagatelja </w:t>
      </w:r>
      <w:r w:rsidRPr="00D81B18">
        <w:rPr>
          <w:rFonts w:ascii="Times New Roman" w:hAnsi="Times New Roman"/>
        </w:rPr>
        <w:t>VIVIDUS d.o.o. Trogir, Put Salduna 3, OIB: 03549889524,</w:t>
      </w:r>
      <w:r w:rsidRPr="00D81B18">
        <w:rPr>
          <w:rFonts w:ascii="Times New Roman" w:hAnsi="Times New Roman"/>
          <w:sz w:val="24"/>
        </w:rPr>
        <w:t xml:space="preserve"> radi ispitivanja prijavljenih tražbina vjerovnika,</w:t>
      </w:r>
      <w:r w:rsidRPr="00D81B18">
        <w:rPr>
          <w:rFonts w:ascii="Times New Roman" w:hAnsi="Times New Roman" w:eastAsia="Times New Roman"/>
          <w:sz w:val="24"/>
          <w:lang w:eastAsia="hr-HR"/>
        </w:rPr>
        <w:t xml:space="preserve"> </w:t>
      </w:r>
      <w:r w:rsidRPr="00D81B18">
        <w:rPr>
          <w:rFonts w:ascii="Times New Roman" w:hAnsi="Times New Roman"/>
          <w:sz w:val="24"/>
        </w:rPr>
        <w:t xml:space="preserve">dana </w:t>
      </w:r>
      <w:r w:rsidR="00AC658D">
        <w:rPr>
          <w:rFonts w:ascii="Times New Roman" w:hAnsi="Times New Roman"/>
          <w:sz w:val="24"/>
        </w:rPr>
        <w:t>17</w:t>
      </w:r>
      <w:r w:rsidRPr="00D81B18">
        <w:rPr>
          <w:rFonts w:ascii="Times New Roman" w:hAnsi="Times New Roman"/>
          <w:sz w:val="24"/>
        </w:rPr>
        <w:t xml:space="preserve">. </w:t>
      </w:r>
      <w:r w:rsidR="00B40E31">
        <w:rPr>
          <w:rFonts w:ascii="Times New Roman" w:hAnsi="Times New Roman"/>
          <w:sz w:val="24"/>
        </w:rPr>
        <w:t>listopada</w:t>
      </w:r>
      <w:r w:rsidRPr="00D81B18">
        <w:rPr>
          <w:rFonts w:ascii="Times New Roman" w:hAnsi="Times New Roman"/>
          <w:sz w:val="24"/>
        </w:rPr>
        <w:t xml:space="preserve"> 2019. 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>Prisutni od suda: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>Velimir Vuković, sudac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>Sanja Periš, zapisničar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jc w:val="center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>Početak u 10,00 sati.</w:t>
      </w:r>
    </w:p>
    <w:p w:rsidRPr="00D81B18" w:rsidR="00743F8C" w:rsidP="00743F8C" w:rsidRDefault="00743F8C">
      <w:r w:rsidRPr="00D81B18">
        <w:t>Utvrđuje se da su pristupili:</w:t>
      </w:r>
    </w:p>
    <w:p w:rsidRPr="00D81B18" w:rsidR="00743F8C" w:rsidP="00743F8C" w:rsidRDefault="00743F8C"/>
    <w:p w:rsidRPr="00D81B18" w:rsidR="00743F8C" w:rsidP="00743F8C" w:rsidRDefault="00743F8C">
      <w:r w:rsidRPr="00D81B18">
        <w:t xml:space="preserve">Damir Vrca, predstečajni povjerenik </w:t>
      </w:r>
    </w:p>
    <w:p w:rsidRPr="00D81B18" w:rsidR="00743F8C" w:rsidP="00743F8C" w:rsidRDefault="00743F8C"/>
    <w:p w:rsidRPr="00D81B18" w:rsidR="00743F8C" w:rsidP="00743F8C" w:rsidRDefault="008F50D8">
      <w:r>
        <w:t>Za Predlagatelja-Dužnika: nitko</w:t>
      </w:r>
    </w:p>
    <w:p w:rsidRPr="00D81B18" w:rsidR="00743F8C" w:rsidP="00743F8C" w:rsidRDefault="00743F8C"/>
    <w:p w:rsidR="00B40E31" w:rsidP="00B40E31" w:rsidRDefault="00743F8C">
      <w:r w:rsidRPr="00D81B18">
        <w:t xml:space="preserve">Za vjerovnike:  </w:t>
      </w:r>
    </w:p>
    <w:p w:rsidR="00B40E31" w:rsidP="00B40E31" w:rsidRDefault="00B40E31">
      <w:pPr>
        <w:pStyle w:val="Odlomakpopisa"/>
        <w:numPr>
          <w:ilvl w:val="0"/>
          <w:numId w:val="5"/>
        </w:numPr>
        <w:jc w:val="left"/>
      </w:pPr>
      <w:r>
        <w:t>ADRIATIC INDUSTRIAL COMMERCE d.o.o., Jakica Šimić, zaposlenica vjerovnika, punomoć prilaže</w:t>
      </w:r>
    </w:p>
    <w:p w:rsidRPr="00D81B18" w:rsidR="00743F8C" w:rsidP="00743F8C" w:rsidRDefault="00743F8C"/>
    <w:p w:rsidRPr="00D81B18" w:rsidR="00743F8C" w:rsidP="00743F8C" w:rsidRDefault="00743F8C">
      <w:pPr>
        <w:pStyle w:val="Bezproreda"/>
        <w:ind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 xml:space="preserve">Utvrđuje se kako je predmet današnjeg ročišta ispitivanje prijavljenih tražbina vjerovnika, sukladno rješenju ovog suda o otvaranju ovog predstečajnog postupka od </w:t>
      </w:r>
      <w:r w:rsidRPr="00D81B18" w:rsidR="00957E00">
        <w:rPr>
          <w:rFonts w:ascii="Times New Roman" w:hAnsi="Times New Roman"/>
          <w:sz w:val="24"/>
        </w:rPr>
        <w:t>9</w:t>
      </w:r>
      <w:r w:rsidRPr="00D81B18">
        <w:rPr>
          <w:rFonts w:ascii="Times New Roman" w:hAnsi="Times New Roman"/>
          <w:sz w:val="24"/>
        </w:rPr>
        <w:t>. s</w:t>
      </w:r>
      <w:r w:rsidRPr="00D81B18" w:rsidR="00957E00">
        <w:rPr>
          <w:rFonts w:ascii="Times New Roman" w:hAnsi="Times New Roman"/>
          <w:sz w:val="24"/>
        </w:rPr>
        <w:t>rpnja</w:t>
      </w:r>
      <w:r w:rsidRPr="00D81B18">
        <w:rPr>
          <w:rFonts w:ascii="Times New Roman" w:hAnsi="Times New Roman"/>
          <w:sz w:val="24"/>
        </w:rPr>
        <w:t xml:space="preserve"> 2019. godine.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rPr>
          <w:rFonts w:ascii="Times New Roman" w:hAnsi="Times New Roman"/>
        </w:rPr>
      </w:pPr>
      <w:r w:rsidRPr="00D81B18">
        <w:rPr>
          <w:rFonts w:ascii="Times New Roman" w:hAnsi="Times New Roman"/>
          <w:sz w:val="24"/>
        </w:rPr>
        <w:tab/>
        <w:t xml:space="preserve">Utvrđuje se da Fina Split sudu dana </w:t>
      </w:r>
      <w:r w:rsidR="00AC658D">
        <w:rPr>
          <w:rFonts w:ascii="Times New Roman" w:hAnsi="Times New Roman"/>
          <w:sz w:val="24"/>
        </w:rPr>
        <w:t>16</w:t>
      </w:r>
      <w:r w:rsidRPr="00D81B18">
        <w:rPr>
          <w:rFonts w:ascii="Times New Roman" w:hAnsi="Times New Roman"/>
          <w:sz w:val="24"/>
        </w:rPr>
        <w:t>.</w:t>
      </w:r>
      <w:r w:rsidRPr="00D81B18" w:rsidR="00957E00">
        <w:rPr>
          <w:rFonts w:ascii="Times New Roman" w:hAnsi="Times New Roman"/>
          <w:sz w:val="24"/>
        </w:rPr>
        <w:t>rujna</w:t>
      </w:r>
      <w:r w:rsidRPr="00D81B18">
        <w:rPr>
          <w:rFonts w:ascii="Times New Roman" w:hAnsi="Times New Roman"/>
          <w:sz w:val="24"/>
        </w:rPr>
        <w:t xml:space="preserve"> 2019. dostavila dokumentaciju koja se odnosi na predstečajnog dužnika </w:t>
      </w:r>
      <w:r w:rsidRPr="00D81B18" w:rsidR="00957E00">
        <w:rPr>
          <w:rFonts w:ascii="Times New Roman" w:hAnsi="Times New Roman"/>
        </w:rPr>
        <w:t xml:space="preserve">VIVIDUS d.o.o. Trogir, Put Salduna 3, OIB: 03549889524 </w:t>
      </w:r>
      <w:r w:rsidRPr="00D81B18">
        <w:rPr>
          <w:rFonts w:ascii="Times New Roman" w:hAnsi="Times New Roman"/>
          <w:sz w:val="24"/>
          <w:szCs w:val="24"/>
        </w:rPr>
        <w:t>za današnje rošište.</w:t>
      </w:r>
      <w:r w:rsidRPr="00D81B18">
        <w:rPr>
          <w:rFonts w:ascii="Times New Roman" w:hAnsi="Times New Roman"/>
        </w:rPr>
        <w:t xml:space="preserve"> 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>Utvrđuje se kako  sve prijavljene tražbine priznaje predstečajni povjerenika.</w:t>
      </w:r>
    </w:p>
    <w:p w:rsidRPr="00D81B18" w:rsidR="00743F8C" w:rsidP="008F50D8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>Utv</w:t>
      </w:r>
      <w:r w:rsidR="008F50D8">
        <w:rPr>
          <w:rFonts w:ascii="Times New Roman" w:hAnsi="Times New Roman"/>
          <w:sz w:val="24"/>
        </w:rPr>
        <w:t xml:space="preserve">rđuje se kako nitko od </w:t>
      </w:r>
      <w:r w:rsidRPr="00D81B18">
        <w:rPr>
          <w:rFonts w:ascii="Times New Roman" w:hAnsi="Times New Roman"/>
          <w:sz w:val="24"/>
        </w:rPr>
        <w:t xml:space="preserve"> vjerovnika nije osporio tražbinu drugom vjerovniku, prijavljenu po vjerovniku ili navedenu u prijedlogu dužnika za otvaranje predstečajnog postupka.  </w:t>
      </w:r>
    </w:p>
    <w:p w:rsidRPr="00D81B18" w:rsidR="00743F8C" w:rsidP="00743F8C" w:rsidRDefault="00743F8C">
      <w:pPr>
        <w:pStyle w:val="Bezproreda"/>
        <w:ind w:firstLine="360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firstLine="360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>Pristupa se utvrđivanju prijavljenih tražbina od strane dužnika te vjerovnika i to kako slijedi: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1E6FEE" w:rsidP="001E6FEE" w:rsidRDefault="00282129">
      <w:pPr>
        <w:pStyle w:val="Odlomakpopisa"/>
        <w:numPr>
          <w:ilvl w:val="0"/>
          <w:numId w:val="3"/>
        </w:numPr>
        <w:contextualSpacing/>
      </w:pPr>
      <w:r w:rsidRPr="00D81B18">
        <w:t>4</w:t>
      </w:r>
      <w:r w:rsidRPr="00D81B18" w:rsidR="001E6FEE">
        <w:t xml:space="preserve"> </w:t>
      </w:r>
      <w:r w:rsidRPr="00D81B18">
        <w:t>Promotion</w:t>
      </w:r>
      <w:r w:rsidRPr="00D81B18" w:rsidR="001E6FEE">
        <w:t xml:space="preserve"> </w:t>
      </w:r>
      <w:r w:rsidRPr="00D81B18">
        <w:t>j.</w:t>
      </w:r>
      <w:r w:rsidRPr="00D81B18" w:rsidR="001E6FEE">
        <w:t xml:space="preserve">d.o.o., </w:t>
      </w:r>
      <w:r w:rsidRPr="00D81B18">
        <w:t>Split</w:t>
      </w:r>
      <w:r w:rsidRPr="00D81B18" w:rsidR="001E6FEE">
        <w:t xml:space="preserve">, </w:t>
      </w:r>
      <w:r w:rsidRPr="00D81B18">
        <w:t>Makarska 17</w:t>
      </w:r>
      <w:r w:rsidRPr="00D81B18" w:rsidR="001E6FEE">
        <w:t xml:space="preserve">, OIB: </w:t>
      </w:r>
      <w:r w:rsidRPr="00D81B18">
        <w:t>87397229221</w:t>
      </w:r>
      <w:r w:rsidRPr="00D81B18" w:rsidR="001E6FEE">
        <w:t xml:space="preserve">, prijavio je tražbinu u iznosu od 0,00 kuna, a u prijedlogu za otvaranje predstečajnog postupka za navedenog vjerovnika  navedena prijava tražbine u iznosu od </w:t>
      </w:r>
      <w:r w:rsidRPr="00D81B18">
        <w:t>75,00</w:t>
      </w:r>
      <w:r w:rsidRPr="00D81B18" w:rsidR="001E6FEE">
        <w:t xml:space="preserve"> kn. pa se smatra utvrđenom u iznosu od </w:t>
      </w:r>
      <w:r w:rsidRPr="00D81B18">
        <w:t>75,00</w:t>
      </w:r>
      <w:r w:rsidRPr="00D81B18" w:rsidR="001E6FEE">
        <w:t xml:space="preserve"> kuna.</w:t>
      </w:r>
    </w:p>
    <w:p w:rsidRPr="00D81B18" w:rsidR="00957E00" w:rsidP="00282129" w:rsidRDefault="00957E00">
      <w:pPr>
        <w:ind w:left="360"/>
        <w:contextualSpacing/>
      </w:pPr>
    </w:p>
    <w:p w:rsidRPr="00D81B18" w:rsidR="00743F8C" w:rsidP="00743F8C" w:rsidRDefault="00743F8C">
      <w:pPr>
        <w:pStyle w:val="Odlomakpopisa"/>
        <w:numPr>
          <w:ilvl w:val="0"/>
          <w:numId w:val="3"/>
        </w:numPr>
        <w:contextualSpacing/>
      </w:pPr>
      <w:r w:rsidRPr="00D81B18">
        <w:t xml:space="preserve">A1 Hrvatska d.o.o., Zagreb, Vrtni put 1, OIB: 29524210204, prijavio je tražbinu u iznosu od 0,00 kuna, a u prijedlogu za otvaranje predstečajnog postupka za navedenog </w:t>
      </w:r>
      <w:r w:rsidRPr="00D81B18">
        <w:lastRenderedPageBreak/>
        <w:t xml:space="preserve">vjerovnika  navedena prijava tražbine u iznosu od </w:t>
      </w:r>
      <w:r w:rsidRPr="00D81B18" w:rsidR="00FF72E7">
        <w:t>8.000,41</w:t>
      </w:r>
      <w:r w:rsidRPr="00D81B18">
        <w:t xml:space="preserve">kn. pa se smatra utvrđenom u iznosu od </w:t>
      </w:r>
      <w:r w:rsidRPr="00D81B18" w:rsidR="00FF72E7">
        <w:t>8.000,41</w:t>
      </w:r>
      <w:r w:rsidRPr="00D81B18">
        <w:t>kuna.</w:t>
      </w:r>
    </w:p>
    <w:p w:rsidRPr="00D81B18" w:rsidR="00743F8C" w:rsidP="00743F8C" w:rsidRDefault="00FF72E7">
      <w:pPr>
        <w:pStyle w:val="Odlomakpopisa"/>
        <w:numPr>
          <w:ilvl w:val="0"/>
          <w:numId w:val="3"/>
        </w:numPr>
        <w:contextualSpacing/>
      </w:pPr>
      <w:r w:rsidRPr="00D81B18">
        <w:t xml:space="preserve">Adriatic industrial </w:t>
      </w:r>
      <w:r w:rsidRPr="00D81B18" w:rsidR="00A20B3F">
        <w:t xml:space="preserve"> commerce d.o.o. Trogir, Put Dragulina 15</w:t>
      </w:r>
      <w:r w:rsidRPr="00D81B18" w:rsidR="00743F8C">
        <w:t>, OIB:</w:t>
      </w:r>
      <w:r w:rsidRPr="00D81B18" w:rsidR="00A20B3F">
        <w:t xml:space="preserve"> </w:t>
      </w:r>
      <w:r w:rsidRPr="00D81B18" w:rsidR="00852336">
        <w:t>11683174116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 w:rsidR="00852336">
        <w:t>28.118,80</w:t>
      </w:r>
      <w:r w:rsidRPr="00D81B18" w:rsidR="00743F8C">
        <w:t xml:space="preserve"> kn. pa se smatra utvrđenom u iznosu od </w:t>
      </w:r>
      <w:r w:rsidRPr="00D81B18" w:rsidR="00852336">
        <w:t>28.118,80</w:t>
      </w:r>
      <w:r w:rsidRPr="00D81B18" w:rsidR="00743F8C">
        <w:t xml:space="preserve"> kuna.</w:t>
      </w:r>
    </w:p>
    <w:p w:rsidRPr="00D81B18" w:rsidR="00743F8C" w:rsidP="00743F8C" w:rsidRDefault="00641230">
      <w:pPr>
        <w:pStyle w:val="Odlomakpopisa"/>
        <w:numPr>
          <w:ilvl w:val="0"/>
          <w:numId w:val="3"/>
        </w:numPr>
        <w:contextualSpacing/>
      </w:pPr>
      <w:r w:rsidRPr="00D81B18">
        <w:t>Adriatic osiguranje d.d. Zagreb, Listopadska 2, OIB: 94472454976</w:t>
      </w:r>
      <w:r w:rsidRPr="00D81B18" w:rsidR="00743F8C">
        <w:t xml:space="preserve">, prijavio je tražbinu u iznosu od </w:t>
      </w:r>
      <w:r w:rsidRPr="00D81B18" w:rsidR="005833D3">
        <w:t>27.266,31</w:t>
      </w:r>
      <w:r w:rsidRPr="00D81B18" w:rsidR="00743F8C">
        <w:t xml:space="preserve"> kuna, a u prijedlogu za otvaranje predstečajnog postupka za navedenog vjerovnika  navedena prijava tražbine u iznosu od </w:t>
      </w:r>
      <w:r w:rsidRPr="00D81B18">
        <w:t>21.448,66</w:t>
      </w:r>
      <w:r w:rsidRPr="00D81B18" w:rsidR="00743F8C">
        <w:t xml:space="preserve"> kn. pa se smatra utvrđenom u iznosu od </w:t>
      </w:r>
      <w:r w:rsidRPr="00D81B18">
        <w:t xml:space="preserve">21.448,66 </w:t>
      </w:r>
      <w:r w:rsidRPr="00D81B18" w:rsidR="00743F8C">
        <w:t>kuna.</w:t>
      </w:r>
    </w:p>
    <w:p w:rsidRPr="00D81B18" w:rsidR="00743F8C" w:rsidP="00743F8C" w:rsidRDefault="00641230">
      <w:pPr>
        <w:pStyle w:val="Odlomakpopisa"/>
        <w:numPr>
          <w:ilvl w:val="0"/>
          <w:numId w:val="3"/>
        </w:numPr>
        <w:contextualSpacing/>
      </w:pPr>
      <w:r w:rsidRPr="00D81B18">
        <w:t>Aktivni odmor d.o.o.</w:t>
      </w:r>
      <w:r w:rsidRPr="00D81B18" w:rsidR="00AD744C">
        <w:t xml:space="preserve"> Split, Klovićeva 16B,</w:t>
      </w:r>
      <w:r w:rsidRPr="00D81B18" w:rsidR="00743F8C">
        <w:t xml:space="preserve"> OIB: </w:t>
      </w:r>
      <w:r w:rsidRPr="00D81B18" w:rsidR="00AD744C">
        <w:t>69885716463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 w:rsidR="00AD744C">
        <w:t>400,00</w:t>
      </w:r>
      <w:r w:rsidRPr="00D81B18" w:rsidR="00743F8C">
        <w:t xml:space="preserve"> kn. pa se smatra utvrđenom u iznosu od </w:t>
      </w:r>
      <w:r w:rsidRPr="00D81B18" w:rsidR="00AD744C">
        <w:t>400,00</w:t>
      </w:r>
      <w:r w:rsidRPr="00D81B18" w:rsidR="00743F8C">
        <w:t xml:space="preserve"> kuna.</w:t>
      </w:r>
    </w:p>
    <w:p w:rsidRPr="00D81B18" w:rsidR="00743F8C" w:rsidP="00743F8C" w:rsidRDefault="00AD744C">
      <w:pPr>
        <w:pStyle w:val="Odlomakpopisa"/>
        <w:numPr>
          <w:ilvl w:val="0"/>
          <w:numId w:val="3"/>
        </w:numPr>
        <w:contextualSpacing/>
      </w:pPr>
      <w:r w:rsidRPr="00D81B18">
        <w:t>Ante &amp; Boris j.d.o.o.</w:t>
      </w:r>
      <w:r w:rsidRPr="00D81B18" w:rsidR="00743F8C">
        <w:t>,</w:t>
      </w:r>
      <w:r w:rsidRPr="00D81B18">
        <w:t xml:space="preserve"> </w:t>
      </w:r>
      <w:r w:rsidRPr="00D81B18" w:rsidR="00E1073E">
        <w:t xml:space="preserve">Makarska, </w:t>
      </w:r>
      <w:r w:rsidRPr="00D81B18" w:rsidR="002D1373">
        <w:t>Antuna Gustava Matoša 1,</w:t>
      </w:r>
      <w:r w:rsidRPr="00D81B18" w:rsidR="00743F8C">
        <w:t xml:space="preserve"> OIB: </w:t>
      </w:r>
      <w:r w:rsidRPr="00D81B18" w:rsidR="00E1073E">
        <w:t>13710415864</w:t>
      </w:r>
      <w:r w:rsidRPr="00D81B18" w:rsidR="00743F8C">
        <w:t xml:space="preserve">, prijavio je tražbinu u iznosu od </w:t>
      </w:r>
      <w:r w:rsidRPr="00D81B18" w:rsidR="00E1073E">
        <w:t xml:space="preserve">0,00 </w:t>
      </w:r>
      <w:r w:rsidRPr="00D81B18" w:rsidR="00743F8C">
        <w:t xml:space="preserve">kuna, a u prijedlogu za otvaranje predstečajnog postupka za navedenog vjerovnika  navedena prijava tražbine u iznosu od </w:t>
      </w:r>
      <w:r w:rsidRPr="00D81B18" w:rsidR="00E1073E">
        <w:t>250,00</w:t>
      </w:r>
      <w:r w:rsidRPr="00D81B18" w:rsidR="00743F8C">
        <w:t xml:space="preserve"> kn. pa se smatra utvrđenom u iznosu od </w:t>
      </w:r>
      <w:r w:rsidRPr="00D81B18" w:rsidR="00E1073E">
        <w:t>250,00</w:t>
      </w:r>
      <w:r w:rsidRPr="00D81B18" w:rsidR="00743F8C">
        <w:t xml:space="preserve"> kuna.</w:t>
      </w:r>
    </w:p>
    <w:p w:rsidRPr="00D81B18" w:rsidR="00743F8C" w:rsidP="00743F8C" w:rsidRDefault="00E1073E">
      <w:pPr>
        <w:pStyle w:val="Odlomakpopisa"/>
        <w:numPr>
          <w:ilvl w:val="0"/>
          <w:numId w:val="3"/>
        </w:numPr>
        <w:contextualSpacing/>
      </w:pPr>
      <w:r w:rsidRPr="00D81B18">
        <w:t>Apodos</w:t>
      </w:r>
      <w:r w:rsidRPr="00D81B18" w:rsidR="00743F8C">
        <w:t xml:space="preserve"> d.o.o., Split, </w:t>
      </w:r>
      <w:r w:rsidRPr="00D81B18">
        <w:t>Drvenička 25</w:t>
      </w:r>
      <w:r w:rsidRPr="00D81B18" w:rsidR="00743F8C">
        <w:t xml:space="preserve">, OIB: </w:t>
      </w:r>
      <w:r w:rsidRPr="00D81B18" w:rsidR="002D1373">
        <w:t>90768078011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 w:rsidR="002D1373">
        <w:t>2.197,50</w:t>
      </w:r>
      <w:r w:rsidRPr="00D81B18" w:rsidR="00743F8C">
        <w:t xml:space="preserve"> kn. pa se smatra utvrđenom u iznosu od </w:t>
      </w:r>
      <w:r w:rsidRPr="00D81B18" w:rsidR="002D1373">
        <w:t xml:space="preserve">2.197,50 </w:t>
      </w:r>
      <w:r w:rsidRPr="00D81B18" w:rsidR="00743F8C">
        <w:t>kuna.</w:t>
      </w:r>
    </w:p>
    <w:p w:rsidRPr="00D81B18" w:rsidR="00743F8C" w:rsidP="00743F8C" w:rsidRDefault="002D1373">
      <w:pPr>
        <w:pStyle w:val="Odlomakpopisa"/>
        <w:numPr>
          <w:ilvl w:val="0"/>
          <w:numId w:val="3"/>
        </w:numPr>
        <w:contextualSpacing/>
      </w:pPr>
      <w:r w:rsidRPr="00D81B18">
        <w:t xml:space="preserve">Atesti i zaštita </w:t>
      </w:r>
      <w:r w:rsidRPr="00D81B18" w:rsidR="00743F8C">
        <w:t xml:space="preserve"> d.o.o., </w:t>
      </w:r>
      <w:r w:rsidRPr="00D81B18">
        <w:t>Split</w:t>
      </w:r>
      <w:r w:rsidRPr="00D81B18" w:rsidR="00743F8C">
        <w:t xml:space="preserve">, </w:t>
      </w:r>
      <w:r w:rsidRPr="00D81B18">
        <w:t>Borisa Papandopula 15</w:t>
      </w:r>
      <w:r w:rsidRPr="00D81B18" w:rsidR="00743F8C">
        <w:t>, OIB:</w:t>
      </w:r>
      <w:r w:rsidRPr="00D81B18">
        <w:t xml:space="preserve"> </w:t>
      </w:r>
      <w:r w:rsidRPr="00D81B18" w:rsidR="001E738B">
        <w:t>12338109450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 w:rsidR="001E738B">
        <w:t>6.850,00</w:t>
      </w:r>
      <w:r w:rsidRPr="00D81B18" w:rsidR="00743F8C">
        <w:t xml:space="preserve"> kn. pa se smatra utvrđenom u iznosu od </w:t>
      </w:r>
      <w:r w:rsidRPr="00D81B18" w:rsidR="001E738B">
        <w:t xml:space="preserve">6.850,00 </w:t>
      </w:r>
      <w:r w:rsidRPr="00D81B18" w:rsidR="00743F8C">
        <w:t>kuna.</w:t>
      </w:r>
    </w:p>
    <w:p w:rsidRPr="00D81B18" w:rsidR="00743F8C" w:rsidP="00743F8C" w:rsidRDefault="001E738B">
      <w:pPr>
        <w:pStyle w:val="Odlomakpopisa"/>
        <w:numPr>
          <w:ilvl w:val="0"/>
          <w:numId w:val="3"/>
        </w:numPr>
        <w:contextualSpacing/>
      </w:pPr>
      <w:r w:rsidRPr="00D81B18">
        <w:t xml:space="preserve">Auto centar Šibenik </w:t>
      </w:r>
      <w:r w:rsidRPr="00D81B18" w:rsidR="00743F8C">
        <w:t>d.</w:t>
      </w:r>
      <w:r w:rsidRPr="00D81B18">
        <w:t>o.o.</w:t>
      </w:r>
      <w:r w:rsidRPr="00D81B18" w:rsidR="00743F8C">
        <w:t xml:space="preserve"> </w:t>
      </w:r>
      <w:r w:rsidRPr="00D81B18">
        <w:t>Šibenik</w:t>
      </w:r>
      <w:r w:rsidRPr="00D81B18" w:rsidR="00743F8C">
        <w:t xml:space="preserve">, </w:t>
      </w:r>
      <w:r w:rsidRPr="00D81B18">
        <w:t>Put Bioca 15b</w:t>
      </w:r>
      <w:r w:rsidRPr="00D81B18" w:rsidR="00743F8C">
        <w:t xml:space="preserve">, OIB: </w:t>
      </w:r>
      <w:r w:rsidRPr="00D81B18">
        <w:t>54775089237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 w:rsidR="0006685A">
        <w:t>1.939,48</w:t>
      </w:r>
      <w:r w:rsidRPr="00D81B18" w:rsidR="00743F8C">
        <w:t xml:space="preserve"> kn. pa se smatra utvrđenom u iznosu od </w:t>
      </w:r>
      <w:r w:rsidRPr="00D81B18" w:rsidR="0006685A">
        <w:t>1.939,48</w:t>
      </w:r>
      <w:r w:rsidRPr="00D81B18" w:rsidR="00425B5F">
        <w:t xml:space="preserve"> </w:t>
      </w:r>
      <w:r w:rsidRPr="00D81B18" w:rsidR="00743F8C">
        <w:t>kuna.</w:t>
      </w:r>
    </w:p>
    <w:p w:rsidRPr="00D81B18" w:rsidR="00743F8C" w:rsidP="00743F8C" w:rsidRDefault="0006685A">
      <w:pPr>
        <w:pStyle w:val="Odlomakpopisa"/>
        <w:numPr>
          <w:ilvl w:val="0"/>
          <w:numId w:val="3"/>
        </w:numPr>
        <w:contextualSpacing/>
      </w:pPr>
      <w:r w:rsidRPr="00D81B18">
        <w:t xml:space="preserve">Auto Hrvatska prodajno servisni centri </w:t>
      </w:r>
      <w:r w:rsidRPr="00D81B18" w:rsidR="00743F8C">
        <w:t>d.o.</w:t>
      </w:r>
      <w:r w:rsidRPr="00D81B18">
        <w:t>o</w:t>
      </w:r>
      <w:r w:rsidRPr="00D81B18" w:rsidR="00743F8C">
        <w:t xml:space="preserve">., </w:t>
      </w:r>
      <w:r w:rsidRPr="00D81B18">
        <w:t>Hrvatski Leskovac, Zastavnica 25c</w:t>
      </w:r>
      <w:r w:rsidRPr="00D81B18" w:rsidR="00743F8C">
        <w:t xml:space="preserve">, OIB: </w:t>
      </w:r>
      <w:r w:rsidRPr="00D81B18">
        <w:t>8768259</w:t>
      </w:r>
      <w:r w:rsidRPr="00D81B18" w:rsidR="00425B5F">
        <w:t>1133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 w:rsidR="00425B5F">
        <w:t>5.869,33</w:t>
      </w:r>
      <w:r w:rsidRPr="00D81B18" w:rsidR="00743F8C">
        <w:t xml:space="preserve"> kn. pa se smatra utvrđenom u iznosu od </w:t>
      </w:r>
      <w:r w:rsidRPr="00D81B18" w:rsidR="00425B5F">
        <w:t xml:space="preserve">5.869,33 </w:t>
      </w:r>
      <w:r w:rsidRPr="00D81B18" w:rsidR="00743F8C">
        <w:t>kuna.</w:t>
      </w:r>
    </w:p>
    <w:p w:rsidRPr="00D81B18" w:rsidR="00743F8C" w:rsidP="00743F8C" w:rsidRDefault="009E69F8">
      <w:pPr>
        <w:pStyle w:val="Odlomakpopisa"/>
        <w:numPr>
          <w:ilvl w:val="0"/>
          <w:numId w:val="3"/>
        </w:numPr>
        <w:contextualSpacing/>
      </w:pPr>
      <w:r w:rsidRPr="00D81B18">
        <w:t xml:space="preserve">Autobus </w:t>
      </w:r>
      <w:r w:rsidRPr="00D81B18" w:rsidR="00743F8C">
        <w:t xml:space="preserve"> d.o.o., </w:t>
      </w:r>
      <w:r w:rsidRPr="00D81B18">
        <w:t>Zagreb</w:t>
      </w:r>
      <w:r w:rsidRPr="00D81B18" w:rsidR="00743F8C">
        <w:t xml:space="preserve">, </w:t>
      </w:r>
      <w:r w:rsidRPr="00D81B18">
        <w:t>I. Resnik 178</w:t>
      </w:r>
      <w:r w:rsidRPr="00D81B18" w:rsidR="00743F8C">
        <w:t xml:space="preserve">, OIB: </w:t>
      </w:r>
      <w:r w:rsidRPr="00D81B18">
        <w:t>77383886713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>
        <w:t>64.192,97</w:t>
      </w:r>
      <w:r w:rsidRPr="00D81B18" w:rsidR="00743F8C">
        <w:t xml:space="preserve"> kn. pa se smatra utvrđenom u iznosu od </w:t>
      </w:r>
      <w:r w:rsidRPr="00D81B18">
        <w:t xml:space="preserve">64.192,97 </w:t>
      </w:r>
      <w:r w:rsidRPr="00D81B18" w:rsidR="00743F8C">
        <w:t>kuna.</w:t>
      </w:r>
    </w:p>
    <w:p w:rsidRPr="00D81B18" w:rsidR="00743F8C" w:rsidP="00743F8C" w:rsidRDefault="00400B8D">
      <w:pPr>
        <w:pStyle w:val="Odlomakpopisa"/>
        <w:numPr>
          <w:ilvl w:val="0"/>
          <w:numId w:val="3"/>
        </w:numPr>
        <w:contextualSpacing/>
      </w:pPr>
      <w:r w:rsidRPr="00D81B18">
        <w:t>Avere</w:t>
      </w:r>
      <w:r w:rsidRPr="00D81B18" w:rsidR="00743F8C">
        <w:t xml:space="preserve"> d.o.o., </w:t>
      </w:r>
      <w:r w:rsidRPr="00D81B18">
        <w:t>Podstrana</w:t>
      </w:r>
      <w:r w:rsidRPr="00D81B18" w:rsidR="00743F8C">
        <w:t xml:space="preserve">, </w:t>
      </w:r>
      <w:r w:rsidRPr="00D81B18">
        <w:t>poljičkih knezova 55</w:t>
      </w:r>
      <w:r w:rsidRPr="00D81B18" w:rsidR="00743F8C">
        <w:t xml:space="preserve">, OIB: </w:t>
      </w:r>
      <w:r w:rsidRPr="00D81B18">
        <w:t>44751198013</w:t>
      </w:r>
      <w:r w:rsidRPr="00D81B18" w:rsidR="00743F8C">
        <w:t xml:space="preserve">, prijavio je tražbinu u iznosu od </w:t>
      </w:r>
      <w:r w:rsidRPr="00D81B18">
        <w:t>100</w:t>
      </w:r>
      <w:r w:rsidRPr="00D81B18" w:rsidR="00743F8C">
        <w:t xml:space="preserve">,00 kuna, a u prijedlogu za otvaranje predstečajnog postupka za navedenog vjerovnika  navedena prijava tražbine u iznosu od </w:t>
      </w:r>
      <w:r w:rsidRPr="00D81B18">
        <w:t>100,</w:t>
      </w:r>
      <w:r w:rsidRPr="00D81B18" w:rsidR="00743F8C">
        <w:t xml:space="preserve">00 kn. pa se smatra utvrđenom u iznosu od </w:t>
      </w:r>
      <w:r w:rsidRPr="00D81B18">
        <w:t>100</w:t>
      </w:r>
      <w:r w:rsidRPr="00D81B18" w:rsidR="00743F8C">
        <w:t>,00 kuna.</w:t>
      </w:r>
    </w:p>
    <w:p w:rsidRPr="00D81B18" w:rsidR="00743F8C" w:rsidP="00743F8C" w:rsidRDefault="00F57CC8">
      <w:pPr>
        <w:pStyle w:val="Odlomakpopisa"/>
        <w:numPr>
          <w:ilvl w:val="0"/>
          <w:numId w:val="3"/>
        </w:numPr>
        <w:contextualSpacing/>
      </w:pPr>
      <w:r w:rsidRPr="00D81B18">
        <w:t>Željko Barač, vl. obrta BRAT REISEN</w:t>
      </w:r>
      <w:r w:rsidRPr="00D81B18" w:rsidR="00743F8C">
        <w:t xml:space="preserve">, </w:t>
      </w:r>
      <w:r w:rsidRPr="00D81B18">
        <w:t xml:space="preserve">Sinj, Čurlini 13, </w:t>
      </w:r>
      <w:r w:rsidRPr="00D81B18" w:rsidR="00743F8C">
        <w:t xml:space="preserve">OIB: </w:t>
      </w:r>
      <w:r w:rsidRPr="00D81B18">
        <w:t>73130935062</w:t>
      </w:r>
      <w:r w:rsidRPr="00D81B18" w:rsidR="00743F8C">
        <w:t xml:space="preserve">, prijavio je tražbinu u iznosu od </w:t>
      </w:r>
      <w:r w:rsidRPr="00D81B18">
        <w:t>18.045,00</w:t>
      </w:r>
      <w:r w:rsidRPr="00D81B18" w:rsidR="00743F8C">
        <w:t xml:space="preserve"> kuna, a u prijedlogu za otvaranje predstečajnog postupka za navedenog vjerovnika  navedena prijava tražbine u iznosu od </w:t>
      </w:r>
      <w:r w:rsidRPr="00D81B18">
        <w:t>17.107,50</w:t>
      </w:r>
      <w:r w:rsidRPr="00D81B18" w:rsidR="00743F8C">
        <w:t xml:space="preserve"> kn. pa se smatra utvrđenom u iznosu od </w:t>
      </w:r>
      <w:r w:rsidRPr="00D81B18">
        <w:t xml:space="preserve">18.045,00 </w:t>
      </w:r>
      <w:r w:rsidRPr="00D81B18" w:rsidR="00743F8C">
        <w:t>kuna.</w:t>
      </w:r>
    </w:p>
    <w:p w:rsidRPr="00D81B18" w:rsidR="00743F8C" w:rsidP="00743F8C" w:rsidRDefault="00F57CC8">
      <w:pPr>
        <w:pStyle w:val="Odlomakpopisa"/>
        <w:numPr>
          <w:ilvl w:val="0"/>
          <w:numId w:val="3"/>
        </w:numPr>
        <w:contextualSpacing/>
      </w:pPr>
      <w:r w:rsidRPr="00D81B18">
        <w:t>Boris Bošnjak</w:t>
      </w:r>
      <w:r w:rsidRPr="00D81B18" w:rsidR="00151671">
        <w:t xml:space="preserve"> j.</w:t>
      </w:r>
      <w:r w:rsidRPr="00D81B18" w:rsidR="00743F8C">
        <w:t xml:space="preserve">d.o.o., </w:t>
      </w:r>
      <w:r w:rsidRPr="00D81B18" w:rsidR="00151671">
        <w:t>Split</w:t>
      </w:r>
      <w:r w:rsidRPr="00D81B18" w:rsidR="00743F8C">
        <w:t xml:space="preserve">, </w:t>
      </w:r>
      <w:r w:rsidRPr="00D81B18" w:rsidR="00151671">
        <w:t>A.G.Matoša 1</w:t>
      </w:r>
      <w:r w:rsidRPr="00D81B18" w:rsidR="00743F8C">
        <w:t xml:space="preserve">, OIB: </w:t>
      </w:r>
      <w:r w:rsidRPr="00D81B18" w:rsidR="00151671">
        <w:t>05517659835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="008F50D8">
        <w:t>4.6</w:t>
      </w:r>
      <w:r w:rsidRPr="00D81B18" w:rsidR="00151671">
        <w:t>00</w:t>
      </w:r>
      <w:r w:rsidRPr="00D81B18" w:rsidR="00743F8C">
        <w:t xml:space="preserve">,00 kn. pa se smatra utvrđenom u iznosu od </w:t>
      </w:r>
      <w:r w:rsidR="008F50D8">
        <w:t>4.6</w:t>
      </w:r>
      <w:r w:rsidRPr="00D81B18" w:rsidR="00151671">
        <w:t xml:space="preserve">00,00 </w:t>
      </w:r>
      <w:r w:rsidRPr="00D81B18" w:rsidR="00743F8C">
        <w:t>kuna.</w:t>
      </w:r>
    </w:p>
    <w:p w:rsidRPr="00D81B18" w:rsidR="00743F8C" w:rsidP="00743F8C" w:rsidRDefault="00F466E5">
      <w:pPr>
        <w:pStyle w:val="Odlomakpopisa"/>
        <w:numPr>
          <w:ilvl w:val="0"/>
          <w:numId w:val="3"/>
        </w:numPr>
        <w:contextualSpacing/>
      </w:pPr>
      <w:r w:rsidRPr="00D81B18">
        <w:t>Slavko Božić-Radoja</w:t>
      </w:r>
      <w:r w:rsidRPr="00D81B18" w:rsidR="00151671">
        <w:t>, vl. obrta SLAVE-TOURS</w:t>
      </w:r>
      <w:r w:rsidRPr="00D81B18" w:rsidR="00743F8C">
        <w:t xml:space="preserve">, </w:t>
      </w:r>
      <w:r w:rsidRPr="00D81B18" w:rsidR="006E511D">
        <w:t xml:space="preserve">Kaštel Novi, Put Dumarščine 12, </w:t>
      </w:r>
      <w:r w:rsidRPr="00D81B18" w:rsidR="00743F8C">
        <w:t xml:space="preserve">OIB: </w:t>
      </w:r>
      <w:r w:rsidRPr="00D81B18" w:rsidR="006E511D">
        <w:t>58622243606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 w:rsidR="006E511D">
        <w:t>1.800</w:t>
      </w:r>
      <w:r w:rsidRPr="00D81B18" w:rsidR="00743F8C">
        <w:t xml:space="preserve">,00 kn. pa se smatra utvrđenom u iznosu od </w:t>
      </w:r>
      <w:r w:rsidRPr="00D81B18" w:rsidR="006E511D">
        <w:t>1.800</w:t>
      </w:r>
      <w:r w:rsidRPr="00D81B18" w:rsidR="00743F8C">
        <w:t>,00 kuna.</w:t>
      </w:r>
    </w:p>
    <w:p w:rsidRPr="00D81B18" w:rsidR="00743F8C" w:rsidP="00743F8C" w:rsidRDefault="006E511D">
      <w:pPr>
        <w:pStyle w:val="Odlomakpopisa"/>
        <w:numPr>
          <w:ilvl w:val="0"/>
          <w:numId w:val="3"/>
        </w:numPr>
        <w:contextualSpacing/>
      </w:pPr>
      <w:r w:rsidRPr="00D81B18">
        <w:t>Broting d.o.o.</w:t>
      </w:r>
      <w:r w:rsidRPr="00D81B18" w:rsidR="00743F8C">
        <w:t xml:space="preserve">, </w:t>
      </w:r>
      <w:r w:rsidRPr="00D81B18">
        <w:t>Čitluk</w:t>
      </w:r>
      <w:r w:rsidRPr="00D81B18" w:rsidR="00743F8C">
        <w:t xml:space="preserve">, </w:t>
      </w:r>
      <w:r w:rsidRPr="00D81B18">
        <w:t>Kralja Tomislava bb</w:t>
      </w:r>
      <w:r w:rsidRPr="00D81B18" w:rsidR="00743F8C">
        <w:t xml:space="preserve">,  prijavio je tražbinu u iznosu od 0,00 kuna, a u prijedlogu za otvaranje predstečajnog postupka za navedenog vjerovnika  navedena prijava tražbine u iznosu od </w:t>
      </w:r>
      <w:r w:rsidRPr="00D81B18" w:rsidR="00BB569A">
        <w:t>100,00</w:t>
      </w:r>
      <w:r w:rsidRPr="00D81B18" w:rsidR="00743F8C">
        <w:t xml:space="preserve"> kn. pa se smatra utvrđenom u iznosu od </w:t>
      </w:r>
      <w:r w:rsidRPr="00D81B18" w:rsidR="00BB569A">
        <w:t>100,00</w:t>
      </w:r>
      <w:r w:rsidRPr="00D81B18" w:rsidR="00743F8C">
        <w:t xml:space="preserve"> kuna.</w:t>
      </w:r>
    </w:p>
    <w:p w:rsidRPr="00D81B18" w:rsidR="00743F8C" w:rsidP="00743F8C" w:rsidRDefault="00BB569A">
      <w:pPr>
        <w:pStyle w:val="Odlomakpopisa"/>
        <w:numPr>
          <w:ilvl w:val="0"/>
          <w:numId w:val="3"/>
        </w:numPr>
        <w:contextualSpacing/>
      </w:pPr>
      <w:r w:rsidRPr="00D81B18">
        <w:t>Charger d.o.o. Trogir, Mornarska 24</w:t>
      </w:r>
      <w:r w:rsidRPr="00D81B18" w:rsidR="00743F8C">
        <w:t xml:space="preserve">, OIB: </w:t>
      </w:r>
      <w:r w:rsidRPr="00D81B18">
        <w:t>76452755442</w:t>
      </w:r>
      <w:r w:rsidRPr="00D81B18" w:rsidR="00743F8C">
        <w:t xml:space="preserve">, prijavio je tražbinu u iznosu od </w:t>
      </w:r>
      <w:r w:rsidRPr="00D81B18">
        <w:t xml:space="preserve">0,00 </w:t>
      </w:r>
      <w:r w:rsidRPr="00D81B18" w:rsidR="00743F8C">
        <w:t xml:space="preserve">kuna, a u prijedlogu za otvaranje predstečajnog postupka za navedenog vjerovnika  navedena prijava tražbine u iznosu od </w:t>
      </w:r>
      <w:r w:rsidR="008F50D8">
        <w:t>12</w:t>
      </w:r>
      <w:r w:rsidRPr="00D81B18">
        <w:t xml:space="preserve">0,00 </w:t>
      </w:r>
      <w:r w:rsidRPr="00D81B18" w:rsidR="00743F8C">
        <w:t xml:space="preserve">kn. pa se smatra utvrđenom u iznosu od </w:t>
      </w:r>
      <w:r w:rsidR="008F50D8">
        <w:t xml:space="preserve">120,00 </w:t>
      </w:r>
      <w:r w:rsidRPr="00D81B18" w:rsidR="00743F8C">
        <w:t>kuna.</w:t>
      </w:r>
    </w:p>
    <w:p w:rsidRPr="00D81B18" w:rsidR="00743F8C" w:rsidP="00743F8C" w:rsidRDefault="00F466E5">
      <w:pPr>
        <w:pStyle w:val="Odlomakpopisa"/>
        <w:numPr>
          <w:ilvl w:val="0"/>
          <w:numId w:val="3"/>
        </w:numPr>
        <w:contextualSpacing/>
      </w:pPr>
      <w:r w:rsidRPr="00D81B18">
        <w:t>Stipo Crnoja, vl. obrta MEDITERANO, Trogir, Betanija 9B</w:t>
      </w:r>
      <w:r w:rsidRPr="00D81B18" w:rsidR="00743F8C">
        <w:t xml:space="preserve">, OIB: </w:t>
      </w:r>
      <w:r w:rsidRPr="00D81B18">
        <w:t>97495786752</w:t>
      </w:r>
      <w:r w:rsidRPr="00D81B18" w:rsidR="00743F8C">
        <w:t xml:space="preserve">, prijavio je tražbinu u iznosu od </w:t>
      </w:r>
      <w:r w:rsidRPr="00D81B18">
        <w:t>12</w:t>
      </w:r>
      <w:r w:rsidRPr="00D81B18" w:rsidR="00743F8C">
        <w:t xml:space="preserve">0,00 kuna, a u prijedlogu za otvaranje predstečajnog postupka za navedenog vjerovnika  navedena prijava tražbine u iznosu od </w:t>
      </w:r>
      <w:r w:rsidR="008F50D8">
        <w:t>20</w:t>
      </w:r>
      <w:r w:rsidRPr="00D81B18">
        <w:t xml:space="preserve">0,00 </w:t>
      </w:r>
      <w:r w:rsidRPr="00D81B18" w:rsidR="00743F8C">
        <w:t xml:space="preserve">kn. pa se smatra utvrđenom u iznosu od </w:t>
      </w:r>
      <w:r w:rsidRPr="00D81B18">
        <w:t>2</w:t>
      </w:r>
      <w:r w:rsidR="008F50D8">
        <w:t>0</w:t>
      </w:r>
      <w:r w:rsidRPr="00D81B18">
        <w:t>0,00</w:t>
      </w:r>
      <w:r w:rsidRPr="00D81B18" w:rsidR="00743F8C">
        <w:t xml:space="preserve"> kuna.</w:t>
      </w:r>
    </w:p>
    <w:p w:rsidRPr="00D81B18" w:rsidR="00743F8C" w:rsidP="00743F8C" w:rsidRDefault="00EE28B0">
      <w:pPr>
        <w:pStyle w:val="Odlomakpopisa"/>
        <w:numPr>
          <w:ilvl w:val="0"/>
          <w:numId w:val="3"/>
        </w:numPr>
        <w:contextualSpacing/>
      </w:pPr>
      <w:r w:rsidRPr="00D81B18">
        <w:t>Odvjetnik Ante Ćurković</w:t>
      </w:r>
      <w:r w:rsidRPr="00D81B18" w:rsidR="00743F8C">
        <w:t xml:space="preserve">, Split, </w:t>
      </w:r>
      <w:r w:rsidRPr="00D81B18">
        <w:t>Vukovarska 199</w:t>
      </w:r>
      <w:r w:rsidRPr="00D81B18" w:rsidR="00743F8C">
        <w:t xml:space="preserve">, OIB: </w:t>
      </w:r>
      <w:r w:rsidRPr="00D81B18">
        <w:t>86052813182</w:t>
      </w:r>
      <w:r w:rsidRPr="00D81B18" w:rsidR="00743F8C">
        <w:t xml:space="preserve">, prijavio je tražbinu u iznosu od </w:t>
      </w:r>
      <w:r w:rsidRPr="00D81B18">
        <w:t>15.625,00</w:t>
      </w:r>
      <w:r w:rsidRPr="00D81B18" w:rsidR="00743F8C">
        <w:t xml:space="preserve"> kuna, a u prijedlogu za otvaranje predstečajnog postupka za navedenog vjerovnika  navedena prijava tražbine u iznosu od </w:t>
      </w:r>
      <w:r w:rsidRPr="00D81B18">
        <w:t xml:space="preserve">15.625,00 </w:t>
      </w:r>
      <w:r w:rsidRPr="00D81B18" w:rsidR="00743F8C">
        <w:t xml:space="preserve">kn. pa se smatra utvrđenom u iznosu od </w:t>
      </w:r>
      <w:r w:rsidRPr="00D81B18">
        <w:t xml:space="preserve">15.625,00 </w:t>
      </w:r>
      <w:r w:rsidRPr="00D81B18" w:rsidR="00743F8C">
        <w:t>kuna.</w:t>
      </w:r>
    </w:p>
    <w:p w:rsidRPr="00D81B18" w:rsidR="00743F8C" w:rsidP="00743F8C" w:rsidRDefault="00EE28B0">
      <w:pPr>
        <w:pStyle w:val="Odlomakpopisa"/>
        <w:numPr>
          <w:ilvl w:val="0"/>
          <w:numId w:val="3"/>
        </w:numPr>
        <w:contextualSpacing/>
      </w:pPr>
      <w:r w:rsidRPr="00D81B18">
        <w:t xml:space="preserve">Čistoća </w:t>
      </w:r>
      <w:r w:rsidRPr="00D81B18" w:rsidR="00743F8C">
        <w:t xml:space="preserve"> d.o.o, </w:t>
      </w:r>
      <w:r w:rsidRPr="00D81B18" w:rsidR="00630825">
        <w:t>Split</w:t>
      </w:r>
      <w:r w:rsidRPr="00D81B18" w:rsidR="00743F8C">
        <w:t xml:space="preserve">, </w:t>
      </w:r>
      <w:r w:rsidRPr="00D81B18" w:rsidR="00630825">
        <w:t>Put Mostina 49</w:t>
      </w:r>
      <w:r w:rsidRPr="00D81B18" w:rsidR="00743F8C">
        <w:t xml:space="preserve">, OIB: </w:t>
      </w:r>
      <w:r w:rsidRPr="00D81B18" w:rsidR="00630825">
        <w:t>38812451417</w:t>
      </w:r>
      <w:r w:rsidRPr="00D81B18" w:rsidR="00743F8C">
        <w:t xml:space="preserve">, prijavio je tražbinu u iznosu od </w:t>
      </w:r>
      <w:r w:rsidRPr="00D81B18" w:rsidR="00630825">
        <w:t>664,30</w:t>
      </w:r>
      <w:r w:rsidRPr="00D81B18" w:rsidR="00743F8C">
        <w:t xml:space="preserve"> kuna, a u prijedlogu za otvaranje predstečajnog postupka za navedenog vjerovnika  navedena prijava tražbine u iznosu od </w:t>
      </w:r>
      <w:r w:rsidRPr="00D81B18" w:rsidR="00630825">
        <w:t>664,30</w:t>
      </w:r>
      <w:r w:rsidRPr="00D81B18" w:rsidR="00743F8C">
        <w:t xml:space="preserve"> kn. pa se smatra utvrđenom u iznosu od </w:t>
      </w:r>
      <w:r w:rsidRPr="00D81B18" w:rsidR="00630825">
        <w:t>664,30</w:t>
      </w:r>
      <w:r w:rsidRPr="00D81B18" w:rsidR="00743F8C">
        <w:t xml:space="preserve"> kuna.</w:t>
      </w:r>
    </w:p>
    <w:p w:rsidRPr="00D81B18" w:rsidR="00743F8C" w:rsidP="00743F8C" w:rsidRDefault="00630825">
      <w:pPr>
        <w:pStyle w:val="Odlomakpopisa"/>
        <w:numPr>
          <w:ilvl w:val="0"/>
          <w:numId w:val="3"/>
        </w:numPr>
        <w:contextualSpacing/>
      </w:pPr>
      <w:r w:rsidRPr="00D81B18">
        <w:t>Čović prijevoz d.o.o.</w:t>
      </w:r>
      <w:r w:rsidRPr="00D81B18" w:rsidR="00743F8C">
        <w:t xml:space="preserve">, </w:t>
      </w:r>
      <w:r w:rsidRPr="00D81B18">
        <w:t>Trilj</w:t>
      </w:r>
      <w:r w:rsidRPr="00D81B18" w:rsidR="00743F8C">
        <w:t xml:space="preserve">, </w:t>
      </w:r>
      <w:r w:rsidRPr="00D81B18">
        <w:t>Bana J</w:t>
      </w:r>
      <w:r w:rsidRPr="00D81B18" w:rsidR="00AB2C76">
        <w:t>e</w:t>
      </w:r>
      <w:r w:rsidRPr="00D81B18">
        <w:t>lačića 39</w:t>
      </w:r>
      <w:r w:rsidRPr="00D81B18" w:rsidR="00743F8C">
        <w:t xml:space="preserve">, OIB: </w:t>
      </w:r>
      <w:r w:rsidRPr="00D81B18" w:rsidR="00AB2C76">
        <w:t>55013278558</w:t>
      </w:r>
      <w:r w:rsidRPr="00D81B18" w:rsidR="00743F8C">
        <w:t>, prijavio je tražbinu u iznosu od 0,00 kuna, a u prijedlogu za otvaranje predstečajnog postupka za navedenog vjerovnika  navedena prija</w:t>
      </w:r>
      <w:r w:rsidR="008F50D8">
        <w:t>va tražbine u iznosu od 2.898,00</w:t>
      </w:r>
      <w:r w:rsidRPr="00D81B18" w:rsidR="00743F8C">
        <w:t xml:space="preserve"> kn. pa se smatr</w:t>
      </w:r>
      <w:r w:rsidR="008F50D8">
        <w:t xml:space="preserve">a utvrđenom u iznosu od 2.898,00 </w:t>
      </w:r>
      <w:r w:rsidRPr="00D81B18" w:rsidR="00743F8C">
        <w:t xml:space="preserve"> kuna.</w:t>
      </w:r>
    </w:p>
    <w:p w:rsidRPr="00D81B18" w:rsidR="00743F8C" w:rsidP="00353E52" w:rsidRDefault="00353E52">
      <w:pPr>
        <w:pStyle w:val="Odlomakpopisa"/>
        <w:numPr>
          <w:ilvl w:val="0"/>
          <w:numId w:val="3"/>
        </w:numPr>
        <w:contextualSpacing/>
      </w:pPr>
      <w:r w:rsidRPr="00D81B18">
        <w:t>DARIO PROMET j.d.o.o. za prijevoz i turistička agencija</w:t>
      </w:r>
      <w:r w:rsidRPr="00D81B18" w:rsidR="00743F8C">
        <w:t xml:space="preserve">, </w:t>
      </w:r>
      <w:r w:rsidRPr="00D81B18">
        <w:t xml:space="preserve">Kneza Domagoja 29, 21218 Seget Donji, </w:t>
      </w:r>
      <w:r w:rsidRPr="00D81B18" w:rsidR="00743F8C">
        <w:t>OIB:</w:t>
      </w:r>
      <w:r w:rsidRPr="00D81B18">
        <w:t xml:space="preserve"> 99732601052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>
        <w:t>3.800,00</w:t>
      </w:r>
      <w:r w:rsidRPr="00D81B18" w:rsidR="00743F8C">
        <w:t xml:space="preserve"> kn. pa se smatra utvrđenom u iznosu od </w:t>
      </w:r>
      <w:r w:rsidRPr="00D81B18">
        <w:t>3.800,00</w:t>
      </w:r>
      <w:r w:rsidRPr="00D81B18" w:rsidR="00743F8C">
        <w:t xml:space="preserve"> kuna.</w:t>
      </w:r>
    </w:p>
    <w:p w:rsidRPr="00D81B18" w:rsidR="00743F8C" w:rsidP="00D46C33" w:rsidRDefault="00D46C33">
      <w:pPr>
        <w:pStyle w:val="Odlomakpopisa"/>
        <w:numPr>
          <w:ilvl w:val="0"/>
          <w:numId w:val="3"/>
        </w:numPr>
        <w:contextualSpacing/>
      </w:pPr>
      <w:r w:rsidRPr="00D81B18">
        <w:t>DAY TRIPS društvo s ograničenom odgovornošću, za turizam i prijevoz, turistička agencija</w:t>
      </w:r>
      <w:r w:rsidRPr="00D81B18" w:rsidR="00743F8C">
        <w:t xml:space="preserve">, </w:t>
      </w:r>
      <w:r w:rsidRPr="00D81B18">
        <w:t xml:space="preserve">Dosud 4, 21000 Split, </w:t>
      </w:r>
      <w:r w:rsidRPr="00D81B18" w:rsidR="00743F8C">
        <w:t>OIB:</w:t>
      </w:r>
      <w:r w:rsidRPr="00D81B18">
        <w:t xml:space="preserve"> 48354477791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8.336,00 </w:t>
      </w:r>
      <w:r w:rsidRPr="00D81B18" w:rsidR="00743F8C">
        <w:t xml:space="preserve">kn. pa se smatra utvrđenom u iznosu od </w:t>
      </w:r>
      <w:r w:rsidRPr="00D81B18">
        <w:t xml:space="preserve">8.336,00 </w:t>
      </w:r>
      <w:r w:rsidRPr="00D81B18" w:rsidR="00743F8C">
        <w:t>kuna.</w:t>
      </w:r>
    </w:p>
    <w:p w:rsidRPr="00D81B18" w:rsidR="00743F8C" w:rsidP="00A23951" w:rsidRDefault="00D46C33">
      <w:pPr>
        <w:pStyle w:val="Odlomakpopisa"/>
        <w:numPr>
          <w:ilvl w:val="0"/>
          <w:numId w:val="3"/>
        </w:numPr>
        <w:contextualSpacing/>
      </w:pPr>
      <w:r w:rsidRPr="00D81B18">
        <w:t>DETAILING RUPČIĆ društvo s ograničenom odgovornošću,  za trgovinu i usluge</w:t>
      </w:r>
      <w:r w:rsidRPr="00D81B18" w:rsidR="00743F8C">
        <w:t>,</w:t>
      </w:r>
      <w:r w:rsidRPr="00D81B18">
        <w:t xml:space="preserve"> Celestina Medovića 22, 21311 Kamen</w:t>
      </w:r>
      <w:r w:rsidRPr="00D81B18" w:rsidR="00A23951">
        <w:t>,</w:t>
      </w:r>
      <w:r w:rsidRPr="00D81B18" w:rsidR="00743F8C">
        <w:t xml:space="preserve"> OIB:</w:t>
      </w:r>
      <w:r w:rsidRPr="00D81B18" w:rsidR="00A23951">
        <w:t xml:space="preserve"> 08268417201</w:t>
      </w:r>
      <w:r w:rsidRPr="00D81B18" w:rsidR="00743F8C">
        <w:t xml:space="preserve">, prijavio je tražbinu u iznosu od </w:t>
      </w:r>
      <w:r w:rsidRPr="00D81B18" w:rsidR="00A23951">
        <w:t xml:space="preserve">200,00 </w:t>
      </w:r>
      <w:r w:rsidRPr="00D81B18" w:rsidR="00743F8C">
        <w:t xml:space="preserve">kuna, a u prijedlogu za otvaranje predstečajnog postupka za navedenog vjerovnika  navedena prijava tražbine u iznosu od </w:t>
      </w:r>
      <w:r w:rsidRPr="00D81B18" w:rsidR="00A23951">
        <w:t xml:space="preserve">200,00 </w:t>
      </w:r>
      <w:r w:rsidRPr="00D81B18" w:rsidR="00743F8C">
        <w:t xml:space="preserve">kn. pa se smatra utvrđenom u iznosu od </w:t>
      </w:r>
      <w:r w:rsidRPr="00D81B18" w:rsidR="00A23951">
        <w:t xml:space="preserve">200,00 </w:t>
      </w:r>
      <w:r w:rsidRPr="00D81B18" w:rsidR="00743F8C">
        <w:t>kuna.</w:t>
      </w:r>
    </w:p>
    <w:p w:rsidRPr="00D81B18" w:rsidR="00743F8C" w:rsidP="00A23951" w:rsidRDefault="00A23951">
      <w:pPr>
        <w:pStyle w:val="Odlomakpopisa"/>
        <w:numPr>
          <w:ilvl w:val="0"/>
          <w:numId w:val="3"/>
        </w:numPr>
        <w:contextualSpacing/>
      </w:pPr>
      <w:r w:rsidRPr="00D81B18">
        <w:t>DURAN COMMERCE, d.o.o. za export-import i usluge</w:t>
      </w:r>
      <w:r w:rsidRPr="00D81B18" w:rsidR="00743F8C">
        <w:t xml:space="preserve">, </w:t>
      </w:r>
      <w:r w:rsidRPr="00D81B18">
        <w:t xml:space="preserve">Ulica Domovinske zahvalnosti 29, 21224 Arbanija, </w:t>
      </w:r>
      <w:r w:rsidRPr="00D81B18" w:rsidR="00743F8C">
        <w:t>OIB:</w:t>
      </w:r>
      <w:r w:rsidRPr="00D81B18">
        <w:t xml:space="preserve"> 63080015923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>
        <w:t>4.250,00</w:t>
      </w:r>
      <w:r w:rsidRPr="00D81B18" w:rsidR="00743F8C">
        <w:t xml:space="preserve"> kn. pa se smatra utvrđenom u iznosu od </w:t>
      </w:r>
      <w:r w:rsidRPr="00D81B18">
        <w:t xml:space="preserve">4.250,00 </w:t>
      </w:r>
      <w:r w:rsidRPr="00D81B18" w:rsidR="00743F8C">
        <w:t>kuna.</w:t>
      </w:r>
    </w:p>
    <w:p w:rsidRPr="00D81B18" w:rsidR="00743F8C" w:rsidP="007D2CC0" w:rsidRDefault="00A23951">
      <w:pPr>
        <w:pStyle w:val="Odlomakpopisa"/>
        <w:numPr>
          <w:ilvl w:val="0"/>
          <w:numId w:val="3"/>
        </w:numPr>
        <w:contextualSpacing/>
      </w:pPr>
      <w:r w:rsidRPr="00D81B18">
        <w:t>ENZO d.o.o. za usluge i turistička agencija</w:t>
      </w:r>
      <w:r w:rsidRPr="00D81B18" w:rsidR="00743F8C">
        <w:t xml:space="preserve">, </w:t>
      </w:r>
      <w:r w:rsidRPr="00D81B18">
        <w:t xml:space="preserve">Trumbićeva obala 2, 21000 Split, </w:t>
      </w:r>
      <w:r w:rsidRPr="00D81B18" w:rsidR="00743F8C">
        <w:t>OIB:</w:t>
      </w:r>
      <w:r w:rsidRPr="00D81B18">
        <w:t xml:space="preserve"> 15775845510</w:t>
      </w:r>
      <w:r w:rsidRPr="00D81B18" w:rsidR="00743F8C">
        <w:t xml:space="preserve">, prijavio je tražbinu u iznosu od </w:t>
      </w:r>
      <w:r w:rsidRPr="00D81B18" w:rsidR="007D2CC0">
        <w:t xml:space="preserve">120,00 </w:t>
      </w:r>
      <w:r w:rsidRPr="00D81B18" w:rsidR="00743F8C">
        <w:t xml:space="preserve">kuna, a u prijedlogu za otvaranje predstečajnog postupka za navedenog vjerovnika  navedena prijava tražbine u iznosu od </w:t>
      </w:r>
      <w:r w:rsidRPr="00D81B18" w:rsidR="007D2CC0">
        <w:t xml:space="preserve">120,00 </w:t>
      </w:r>
      <w:r w:rsidRPr="00D81B18" w:rsidR="00743F8C">
        <w:t xml:space="preserve">kn. pa se smatra utvrđenom u iznosu od </w:t>
      </w:r>
      <w:r w:rsidRPr="00D81B18" w:rsidR="007D2CC0">
        <w:t xml:space="preserve">120,00 </w:t>
      </w:r>
      <w:r w:rsidRPr="00D81B18" w:rsidR="00743F8C">
        <w:t>kuna.</w:t>
      </w:r>
    </w:p>
    <w:p w:rsidRPr="00D81B18" w:rsidR="00743F8C" w:rsidP="00AB22F3" w:rsidRDefault="00AB22F3">
      <w:pPr>
        <w:pStyle w:val="Odlomakpopisa"/>
        <w:numPr>
          <w:ilvl w:val="0"/>
          <w:numId w:val="3"/>
        </w:numPr>
        <w:contextualSpacing/>
      </w:pPr>
      <w:r w:rsidRPr="00D81B18">
        <w:t>EOS MATRIX d.o.o. za poslovne usluge</w:t>
      </w:r>
      <w:r w:rsidRPr="00D81B18" w:rsidR="00743F8C">
        <w:t xml:space="preserve">, </w:t>
      </w:r>
      <w:r w:rsidRPr="00D81B18">
        <w:t>Horvatova 82, 10000 Zagreb</w:t>
      </w:r>
      <w:r w:rsidRPr="00D81B18" w:rsidR="00743F8C">
        <w:t>, OIB:</w:t>
      </w:r>
      <w:r w:rsidRPr="00D81B18">
        <w:t xml:space="preserve"> 76674680107</w:t>
      </w:r>
      <w:r w:rsidRPr="00D81B18" w:rsidR="00743F8C">
        <w:t xml:space="preserve">, prijavio je tražbinu u iznosu od </w:t>
      </w:r>
      <w:r w:rsidRPr="00D81B18">
        <w:t xml:space="preserve">82.337,96 </w:t>
      </w:r>
      <w:r w:rsidRPr="00D81B18" w:rsidR="00743F8C">
        <w:t xml:space="preserve">kuna, a u prijedlogu za otvaranje predstečajnog postupka za navedenog vjerovnika  navedena prijava tražbine u iznosu od </w:t>
      </w:r>
      <w:r w:rsidRPr="00D81B18">
        <w:t>0</w:t>
      </w:r>
      <w:r w:rsidRPr="00D81B18" w:rsidR="00743F8C">
        <w:t xml:space="preserve">,00 kn. pa se smatra utvrđenom u iznosu od </w:t>
      </w:r>
      <w:r w:rsidRPr="00D81B18">
        <w:t xml:space="preserve">82.337,96 </w:t>
      </w:r>
      <w:r w:rsidRPr="00D81B18" w:rsidR="00743F8C">
        <w:t>kuna.</w:t>
      </w:r>
    </w:p>
    <w:p w:rsidRPr="00D81B18" w:rsidR="00743F8C" w:rsidP="00AB22F3" w:rsidRDefault="00AB22F3">
      <w:pPr>
        <w:pStyle w:val="Odlomakpopisa"/>
        <w:numPr>
          <w:ilvl w:val="0"/>
          <w:numId w:val="3"/>
        </w:numPr>
        <w:contextualSpacing/>
      </w:pPr>
      <w:r w:rsidRPr="00D81B18">
        <w:t>EURO DAUS dioničko društvo za trgovinu i servis vozila</w:t>
      </w:r>
      <w:r w:rsidRPr="00D81B18" w:rsidR="00743F8C">
        <w:t xml:space="preserve">, </w:t>
      </w:r>
      <w:r w:rsidRPr="00D81B18">
        <w:t xml:space="preserve">Put Mostina 1, 21000 Split, OIB: 19212513210, </w:t>
      </w:r>
      <w:r w:rsidRPr="00D81B18" w:rsidR="00743F8C">
        <w:t>prija</w:t>
      </w:r>
      <w:r w:rsidRPr="00D81B18" w:rsidR="005833D3">
        <w:t>vio je tražbinu u iznosu od 14.877,69</w:t>
      </w:r>
      <w:r w:rsidRPr="00D81B18" w:rsidR="00743F8C">
        <w:t xml:space="preserve"> kuna, a u prijedlogu za otvaranje predstečajnog postupka za navedenog vjerovnika  navedena prijava tražbine u iznosu od </w:t>
      </w:r>
      <w:r w:rsidRPr="00D81B18">
        <w:t xml:space="preserve">9.652,60 </w:t>
      </w:r>
      <w:r w:rsidRPr="00D81B18" w:rsidR="00743F8C">
        <w:t xml:space="preserve">kn. pa se smatra utvrđenom u iznosu od </w:t>
      </w:r>
      <w:r w:rsidRPr="00D81B18">
        <w:t xml:space="preserve">9.652,60 </w:t>
      </w:r>
      <w:r w:rsidRPr="00D81B18" w:rsidR="00743F8C">
        <w:t>kuna.</w:t>
      </w:r>
    </w:p>
    <w:p w:rsidRPr="00D81B18" w:rsidR="00743F8C" w:rsidP="006251A6" w:rsidRDefault="006251A6">
      <w:pPr>
        <w:pStyle w:val="Odlomakpopisa"/>
        <w:numPr>
          <w:ilvl w:val="0"/>
          <w:numId w:val="3"/>
        </w:numPr>
        <w:contextualSpacing/>
      </w:pPr>
      <w:r w:rsidRPr="00D81B18">
        <w:t>EXCELSUS d.o.o. za usluge putničke agencije i turizam</w:t>
      </w:r>
      <w:r w:rsidRPr="00D81B18" w:rsidR="00743F8C">
        <w:t xml:space="preserve">, </w:t>
      </w:r>
      <w:r w:rsidRPr="00D81B18">
        <w:t xml:space="preserve">Sv. Lovre 6, 21311 Stobreč, </w:t>
      </w:r>
      <w:r w:rsidRPr="00D81B18" w:rsidR="00743F8C">
        <w:t>OIB:</w:t>
      </w:r>
      <w:r w:rsidRPr="00D81B18">
        <w:t xml:space="preserve"> 31284707758</w:t>
      </w:r>
      <w:r w:rsidRPr="00D81B18" w:rsidR="00743F8C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8.660,00 </w:t>
      </w:r>
      <w:r w:rsidRPr="00D81B18" w:rsidR="00743F8C">
        <w:t xml:space="preserve">kn. pa se smatra utvrđenom u iznosu od </w:t>
      </w:r>
      <w:r w:rsidRPr="00D81B18">
        <w:t xml:space="preserve">8.660,00 </w:t>
      </w:r>
      <w:r w:rsidRPr="00D81B18" w:rsidR="00743F8C">
        <w:t>kuna.</w:t>
      </w:r>
    </w:p>
    <w:p w:rsidRPr="00D81B18" w:rsidR="00743F8C" w:rsidP="00EF4A64" w:rsidRDefault="00D1702E">
      <w:pPr>
        <w:pStyle w:val="Odlomakpopisa"/>
        <w:numPr>
          <w:ilvl w:val="0"/>
          <w:numId w:val="3"/>
        </w:numPr>
        <w:contextualSpacing/>
      </w:pPr>
      <w:r w:rsidRPr="00D81B18">
        <w:t>Financijska agencija</w:t>
      </w:r>
      <w:r w:rsidRPr="00D81B18" w:rsidR="00743F8C">
        <w:t>, OIB:</w:t>
      </w:r>
      <w:r w:rsidRPr="00D81B18">
        <w:t xml:space="preserve"> </w:t>
      </w:r>
      <w:r w:rsidRPr="00D81B18" w:rsidR="00EF4A64">
        <w:t xml:space="preserve">85821130368, </w:t>
      </w:r>
      <w:r w:rsidRPr="00D81B18">
        <w:t>Ulica grada Vukovara 70, 10000 Zagreb</w:t>
      </w:r>
      <w:r w:rsidRPr="00D81B18" w:rsidR="00743F8C">
        <w:t xml:space="preserve">, prijavio je tražbinu u iznosu od </w:t>
      </w:r>
      <w:r w:rsidRPr="00D81B18" w:rsidR="00EF4A64">
        <w:t xml:space="preserve">1.310,26 </w:t>
      </w:r>
      <w:r w:rsidRPr="00D81B18" w:rsidR="00743F8C">
        <w:t xml:space="preserve">kuna, a u prijedlogu za otvaranje predstečajnog postupka za navedenog vjerovnika  navedena prijava tražbine u iznosu od </w:t>
      </w:r>
      <w:r w:rsidRPr="00D81B18" w:rsidR="00EF4A64">
        <w:t xml:space="preserve">1.901,24 </w:t>
      </w:r>
      <w:r w:rsidRPr="00D81B18" w:rsidR="00743F8C">
        <w:t xml:space="preserve">kn. pa se smatra utvrđenom u iznosu od </w:t>
      </w:r>
      <w:r w:rsidR="008F50D8">
        <w:t>1.310,26</w:t>
      </w:r>
      <w:r w:rsidRPr="00D81B18" w:rsidR="00EF4A64">
        <w:t xml:space="preserve"> </w:t>
      </w:r>
      <w:r w:rsidRPr="00D81B18" w:rsidR="00743F8C">
        <w:t>kuna.</w:t>
      </w:r>
    </w:p>
    <w:p w:rsidRPr="00D81B18" w:rsidR="00D1702E" w:rsidP="00F76B6E" w:rsidRDefault="00EF4A64">
      <w:pPr>
        <w:pStyle w:val="Odlomakpopisa"/>
        <w:numPr>
          <w:ilvl w:val="0"/>
          <w:numId w:val="3"/>
        </w:numPr>
        <w:contextualSpacing/>
      </w:pPr>
      <w:r w:rsidRPr="00D81B18">
        <w:t>Florida Department of State</w:t>
      </w:r>
      <w:r w:rsidRPr="00D81B18" w:rsidR="00D1702E">
        <w:t xml:space="preserve">, </w:t>
      </w:r>
      <w:r w:rsidRPr="00D81B18">
        <w:t xml:space="preserve">R.A.Gray Building, 500 S Bronough St, FL 32399 Tallahassee, </w:t>
      </w:r>
      <w:r w:rsidRPr="00D81B18" w:rsidR="00D1702E">
        <w:t xml:space="preserve">OIB: , prijavio je tražbinu u iznosu od 0,00 kuna, a u prijedlogu za otvaranje predstečajnog postupka za navedenog vjerovnika  navedena prijava tražbine u iznosu od </w:t>
      </w:r>
      <w:r w:rsidRPr="00D81B18" w:rsidR="00F76B6E">
        <w:t xml:space="preserve">542,43 </w:t>
      </w:r>
      <w:r w:rsidRPr="00D81B18" w:rsidR="00D1702E">
        <w:t xml:space="preserve">kn. pa se smatra utvrđenom u iznosu od </w:t>
      </w:r>
      <w:r w:rsidRPr="00D81B18" w:rsidR="00F76B6E">
        <w:t xml:space="preserve">542,43 </w:t>
      </w:r>
      <w:r w:rsidRPr="00D81B18" w:rsidR="00D1702E">
        <w:t>kuna.</w:t>
      </w:r>
    </w:p>
    <w:p w:rsidRPr="00D81B18" w:rsidR="00D1702E" w:rsidP="00F76B6E" w:rsidRDefault="00F76B6E">
      <w:pPr>
        <w:pStyle w:val="Odlomakpopisa"/>
        <w:numPr>
          <w:ilvl w:val="0"/>
          <w:numId w:val="3"/>
        </w:numPr>
        <w:contextualSpacing/>
      </w:pPr>
      <w:r w:rsidRPr="00D81B18">
        <w:t>Fortuna Trade Tours</w:t>
      </w:r>
      <w:r w:rsidRPr="00D81B18" w:rsidR="00D1702E">
        <w:t xml:space="preserve">, </w:t>
      </w:r>
      <w:r w:rsidRPr="00D81B18">
        <w:t xml:space="preserve">Rade Bitange 24, 88000 Mostar, </w:t>
      </w:r>
      <w:r w:rsidRPr="00D81B18" w:rsidR="00D1702E">
        <w:t xml:space="preserve">OIB:, prijavio je tražbinu u iznosu od 0,00 kuna, a u prijedlogu za otvaranje predstečajnog postupka za navedenog vjerovnika  navedena prijava tražbine u iznosu od </w:t>
      </w:r>
      <w:r w:rsidRPr="00D81B18">
        <w:t xml:space="preserve">3.900,00 </w:t>
      </w:r>
      <w:r w:rsidRPr="00D81B18" w:rsidR="00D1702E">
        <w:t xml:space="preserve">kn. pa se smatra utvrđenom u iznosu od </w:t>
      </w:r>
      <w:r w:rsidRPr="00D81B18">
        <w:t xml:space="preserve">3.900,00 </w:t>
      </w:r>
      <w:r w:rsidRPr="00D81B18" w:rsidR="00D1702E">
        <w:t>kuna.</w:t>
      </w:r>
    </w:p>
    <w:p w:rsidRPr="00D81B18" w:rsidR="00D1702E" w:rsidP="00E6059E" w:rsidRDefault="00F76B6E">
      <w:pPr>
        <w:pStyle w:val="Odlomakpopisa"/>
        <w:numPr>
          <w:ilvl w:val="0"/>
          <w:numId w:val="3"/>
        </w:numPr>
        <w:contextualSpacing/>
      </w:pPr>
      <w:r w:rsidRPr="00D81B18">
        <w:t>VILLA DOL ,obrt za iznajmljivanje vl. IVANA FRANCESCHI ,Dol ,Dol 3.</w:t>
      </w:r>
      <w:r w:rsidRPr="00D81B18" w:rsidR="00D1702E">
        <w:t xml:space="preserve">, OIB: 46660800468, prijavio je tražbinu u iznosu od 0,00 kuna, a u prijedlogu za otvaranje predstečajnog postupka za navedenog vjerovnika  navedena prijava tražbine u iznosu od </w:t>
      </w:r>
      <w:r w:rsidRPr="00D81B18" w:rsidR="00E6059E">
        <w:t xml:space="preserve">3.737,50 </w:t>
      </w:r>
      <w:r w:rsidRPr="00D81B18" w:rsidR="00D1702E">
        <w:t xml:space="preserve">kn. pa se smatra utvrđenom u iznosu od </w:t>
      </w:r>
      <w:r w:rsidRPr="00D81B18" w:rsidR="00E6059E">
        <w:t xml:space="preserve">3.737,50 </w:t>
      </w:r>
      <w:r w:rsidRPr="00D81B18" w:rsidR="00D1702E">
        <w:t>kuna.</w:t>
      </w:r>
    </w:p>
    <w:p w:rsidRPr="00D81B18" w:rsidR="00D1702E" w:rsidP="00E6059E" w:rsidRDefault="00E6059E">
      <w:pPr>
        <w:pStyle w:val="Odlomakpopisa"/>
        <w:numPr>
          <w:ilvl w:val="0"/>
          <w:numId w:val="3"/>
        </w:numPr>
        <w:contextualSpacing/>
      </w:pPr>
      <w:r w:rsidRPr="00D81B18">
        <w:t>FRIGOTERM-TROGIR, društvo s ograničenom odgovornošću za trgovinu, turizam, tehničke i druge usluge</w:t>
      </w:r>
      <w:r w:rsidRPr="00D81B18" w:rsidR="00D1702E">
        <w:t xml:space="preserve">, </w:t>
      </w:r>
      <w:r w:rsidRPr="00D81B18">
        <w:t xml:space="preserve">Cesta Plano 12, 21220 Plano, </w:t>
      </w:r>
      <w:r w:rsidRPr="00D81B18" w:rsidR="00D1702E">
        <w:t>OIB:</w:t>
      </w:r>
      <w:r w:rsidRPr="00D81B18">
        <w:t xml:space="preserve"> 08288715117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1.373,63 </w:t>
      </w:r>
      <w:r w:rsidRPr="00D81B18" w:rsidR="00D1702E">
        <w:t xml:space="preserve">kn. pa se smatra utvrđenom u iznosu od </w:t>
      </w:r>
      <w:r w:rsidRPr="00D81B18">
        <w:t xml:space="preserve">1.373,63 </w:t>
      </w:r>
      <w:r w:rsidRPr="00D81B18" w:rsidR="00D1702E">
        <w:t>kuna.</w:t>
      </w:r>
    </w:p>
    <w:p w:rsidRPr="00D81B18" w:rsidR="00D1702E" w:rsidP="00BD021D" w:rsidRDefault="00BD021D">
      <w:pPr>
        <w:pStyle w:val="Odlomakpopisa"/>
        <w:numPr>
          <w:ilvl w:val="0"/>
          <w:numId w:val="3"/>
        </w:numPr>
        <w:contextualSpacing/>
      </w:pPr>
      <w:r w:rsidRPr="00D81B18">
        <w:t>GORICA &amp; CO., društvo s ograničenom odgovornošću za trgovinu i uslužnu djelatnost</w:t>
      </w:r>
      <w:r w:rsidRPr="00D81B18" w:rsidR="00D1702E">
        <w:t xml:space="preserve">, </w:t>
      </w:r>
      <w:r w:rsidRPr="00D81B18">
        <w:t xml:space="preserve">Ulica Antuna Branka Šimića 33, 21000 Split, </w:t>
      </w:r>
      <w:r w:rsidRPr="00D81B18" w:rsidR="00D1702E">
        <w:t xml:space="preserve">OIB: </w:t>
      </w:r>
      <w:r w:rsidRPr="00D81B18">
        <w:t>80838452864</w:t>
      </w:r>
      <w:r w:rsidRPr="00D81B18" w:rsidR="00D1702E">
        <w:t xml:space="preserve">, prijavio je tražbinu u iznosu od </w:t>
      </w:r>
      <w:r w:rsidRPr="00D81B18">
        <w:t>14.053,51</w:t>
      </w:r>
      <w:r w:rsidRPr="00D81B18" w:rsidR="00D1702E">
        <w:t xml:space="preserve">kuna, a u prijedlogu za otvaranje predstečajnog postupka za navedenog vjerovnika  navedena prijava tražbine u iznosu od </w:t>
      </w:r>
      <w:r w:rsidRPr="00D81B18">
        <w:t xml:space="preserve">14.053,51 </w:t>
      </w:r>
      <w:r w:rsidRPr="00D81B18" w:rsidR="00D1702E">
        <w:t xml:space="preserve">kn. pa se smatra utvrđenom u iznosu od </w:t>
      </w:r>
      <w:r w:rsidRPr="00D81B18">
        <w:t>14.053,51</w:t>
      </w:r>
      <w:r w:rsidRPr="00D81B18" w:rsidR="00D1702E">
        <w:t>kuna.</w:t>
      </w:r>
    </w:p>
    <w:p w:rsidRPr="00D81B18" w:rsidR="00D1702E" w:rsidP="00825B20" w:rsidRDefault="00BD021D">
      <w:pPr>
        <w:pStyle w:val="Odlomakpopisa"/>
        <w:numPr>
          <w:ilvl w:val="0"/>
          <w:numId w:val="3"/>
        </w:numPr>
        <w:contextualSpacing/>
      </w:pPr>
      <w:r w:rsidRPr="00D81B18">
        <w:t>Gray Line Worldwide</w:t>
      </w:r>
      <w:r w:rsidRPr="00D81B18" w:rsidR="00D1702E">
        <w:t xml:space="preserve">, </w:t>
      </w:r>
      <w:r w:rsidRPr="00D81B18">
        <w:t>1900 16th Street Suit 210, CO800202 Denve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 w:rsidR="00825B20">
        <w:t xml:space="preserve">171.568,46 </w:t>
      </w:r>
      <w:r w:rsidRPr="00D81B18" w:rsidR="00D1702E">
        <w:t xml:space="preserve">kn. pa se smatra utvrđenom u iznosu od </w:t>
      </w:r>
      <w:r w:rsidRPr="00D81B18" w:rsidR="00825B20">
        <w:t xml:space="preserve">171.568,46 </w:t>
      </w:r>
      <w:r w:rsidRPr="00D81B18" w:rsidR="00D1702E">
        <w:t>kuna.</w:t>
      </w:r>
    </w:p>
    <w:p w:rsidRPr="00D81B18" w:rsidR="00D1702E" w:rsidP="00045876" w:rsidRDefault="00825B20">
      <w:pPr>
        <w:pStyle w:val="Odlomakpopisa"/>
        <w:numPr>
          <w:ilvl w:val="0"/>
          <w:numId w:val="3"/>
        </w:numPr>
        <w:contextualSpacing/>
      </w:pPr>
      <w:r w:rsidRPr="00D81B18">
        <w:t>GRAD DUBROVNIK</w:t>
      </w:r>
      <w:r w:rsidRPr="00D81B18" w:rsidR="00D1702E">
        <w:t xml:space="preserve">, </w:t>
      </w:r>
      <w:r w:rsidRPr="00D81B18">
        <w:t xml:space="preserve">Pred Dvorom 1, 20000 Dubrovnik, </w:t>
      </w:r>
      <w:r w:rsidRPr="00D81B18" w:rsidR="00D1702E">
        <w:t>OIB:</w:t>
      </w:r>
      <w:r w:rsidRPr="00D81B18">
        <w:t xml:space="preserve"> 21712494719</w:t>
      </w:r>
      <w:r w:rsidRPr="00D81B18" w:rsidR="00D1702E">
        <w:t xml:space="preserve">, prijavio je tražbinu u iznosu od </w:t>
      </w:r>
      <w:r w:rsidRPr="00D81B18">
        <w:t>40.002,61</w:t>
      </w:r>
      <w:r w:rsidRPr="00D81B18" w:rsidR="00D1702E">
        <w:t xml:space="preserve">kuna, a u prijedlogu za otvaranje predstečajnog postupka za navedenog vjerovnika  navedena prijava tražbine u iznosu od </w:t>
      </w:r>
      <w:r w:rsidRPr="00D81B18" w:rsidR="00045876">
        <w:t xml:space="preserve">32.800,00 </w:t>
      </w:r>
      <w:r w:rsidRPr="00D81B18" w:rsidR="00D1702E">
        <w:t xml:space="preserve">kn. pa se smatra utvrđenom u iznosu od </w:t>
      </w:r>
      <w:r w:rsidRPr="00D81B18">
        <w:t xml:space="preserve">40.002,61 </w:t>
      </w:r>
      <w:r w:rsidRPr="00D81B18" w:rsidR="00D1702E">
        <w:t>kuna.</w:t>
      </w:r>
    </w:p>
    <w:p w:rsidRPr="00D81B18" w:rsidR="00D1702E" w:rsidP="00045876" w:rsidRDefault="00045876">
      <w:pPr>
        <w:pStyle w:val="Odlomakpopisa"/>
        <w:numPr>
          <w:ilvl w:val="0"/>
          <w:numId w:val="3"/>
        </w:numPr>
        <w:contextualSpacing/>
      </w:pPr>
      <w:r w:rsidRPr="00D81B18">
        <w:t>GRAD SPLIT</w:t>
      </w:r>
      <w:r w:rsidRPr="00D81B18" w:rsidR="00D1702E">
        <w:t xml:space="preserve">, </w:t>
      </w:r>
      <w:r w:rsidRPr="00D81B18">
        <w:t xml:space="preserve">Obala kneza Branimira 17, 21000 Split. OIB: 78755598868, </w:t>
      </w:r>
      <w:r w:rsidRPr="00D81B18" w:rsidR="00D1702E">
        <w:t xml:space="preserve">prijavio je tražbinu u iznosu od </w:t>
      </w:r>
      <w:r w:rsidRPr="00D81B18">
        <w:t xml:space="preserve">7.564,52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>
        <w:t xml:space="preserve">9.975,09 </w:t>
      </w:r>
      <w:r w:rsidRPr="00D81B18" w:rsidR="00D1702E">
        <w:t xml:space="preserve">kn. pa se smatra utvrđenom u iznosu od </w:t>
      </w:r>
      <w:r w:rsidR="008F50D8">
        <w:t>7.564,52</w:t>
      </w:r>
      <w:r w:rsidRPr="00D81B18">
        <w:t xml:space="preserve"> </w:t>
      </w:r>
      <w:r w:rsidRPr="00D81B18" w:rsidR="00D1702E">
        <w:t>kuna.</w:t>
      </w:r>
    </w:p>
    <w:p w:rsidRPr="00D81B18" w:rsidR="00D1702E" w:rsidP="00471423" w:rsidRDefault="00045876">
      <w:pPr>
        <w:pStyle w:val="Odlomakpopisa"/>
        <w:numPr>
          <w:ilvl w:val="0"/>
          <w:numId w:val="3"/>
        </w:numPr>
        <w:contextualSpacing/>
      </w:pPr>
      <w:r w:rsidRPr="00D81B18">
        <w:t>GRAD TROGIR</w:t>
      </w:r>
      <w:r w:rsidRPr="00D81B18" w:rsidR="00D1702E">
        <w:t xml:space="preserve">, </w:t>
      </w:r>
      <w:r w:rsidRPr="00D81B18">
        <w:t xml:space="preserve">Trg Ivana Pavla II 1/II, 21220 Trogir, </w:t>
      </w:r>
      <w:r w:rsidRPr="00D81B18" w:rsidR="00D1702E">
        <w:t>OIB:</w:t>
      </w:r>
      <w:r w:rsidRPr="00D81B18">
        <w:t xml:space="preserve"> 84400309496</w:t>
      </w:r>
      <w:r w:rsidRPr="00D81B18" w:rsidR="00D1702E">
        <w:t>, prija</w:t>
      </w:r>
      <w:r w:rsidRPr="00D81B18" w:rsidR="005833D3">
        <w:t>vio je tražbinu u iznosu od 20.532,06</w:t>
      </w:r>
      <w:r w:rsidRPr="00D81B18" w:rsidR="00D1702E">
        <w:t xml:space="preserve"> kuna, a u prijedlogu za otvaranje predstečajnog postupka za navedenog vjerovnika  navedena prijava tražbine u iznosu od </w:t>
      </w:r>
      <w:r w:rsidRPr="00D81B18" w:rsidR="00471423">
        <w:t xml:space="preserve">49.264,00 </w:t>
      </w:r>
      <w:r w:rsidRPr="00D81B18" w:rsidR="00D1702E">
        <w:t xml:space="preserve">kn. pa se smatra utvrđenom u iznosu od </w:t>
      </w:r>
      <w:r w:rsidRPr="00D81B18" w:rsidR="00471423">
        <w:t xml:space="preserve">49.264,00 </w:t>
      </w:r>
      <w:r w:rsidRPr="00D81B18" w:rsidR="00D1702E">
        <w:t>kuna.</w:t>
      </w:r>
    </w:p>
    <w:p w:rsidRPr="00D81B18" w:rsidR="00D1702E" w:rsidP="005442BB" w:rsidRDefault="00716C56">
      <w:pPr>
        <w:pStyle w:val="Odlomakpopisa"/>
        <w:numPr>
          <w:ilvl w:val="0"/>
          <w:numId w:val="3"/>
        </w:numPr>
        <w:contextualSpacing/>
      </w:pPr>
      <w:r w:rsidRPr="00D81B18">
        <w:t>GRAY LINE d.o.o. za trgovinu i turistička agencija</w:t>
      </w:r>
      <w:r w:rsidRPr="00D81B18" w:rsidR="00D1702E">
        <w:t xml:space="preserve">, </w:t>
      </w:r>
      <w:r w:rsidRPr="00D81B18">
        <w:t xml:space="preserve">Put Salduna I 5, 21220 Trogir, </w:t>
      </w:r>
      <w:r w:rsidRPr="00D81B18" w:rsidR="00D1702E">
        <w:t>OIB:</w:t>
      </w:r>
      <w:r w:rsidRPr="00D81B18" w:rsidR="005442BB">
        <w:t xml:space="preserve"> 85024817541</w:t>
      </w:r>
      <w:r w:rsidRPr="00D81B18" w:rsidR="00D1702E">
        <w:t xml:space="preserve">, prijavio je tražbinu u iznosu od </w:t>
      </w:r>
      <w:r w:rsidRPr="00D81B18" w:rsidR="005442BB">
        <w:t xml:space="preserve">82.556,64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 w:rsidR="005442BB">
        <w:t xml:space="preserve">166.173,37 </w:t>
      </w:r>
      <w:r w:rsidRPr="00D81B18" w:rsidR="00D1702E">
        <w:t xml:space="preserve">kn. pa se smatra utvrđenom u iznosu od </w:t>
      </w:r>
      <w:r w:rsidR="008F50D8">
        <w:t>82.556,64</w:t>
      </w:r>
      <w:r w:rsidRPr="00D81B18" w:rsidR="00D1702E">
        <w:t>kuna.</w:t>
      </w:r>
    </w:p>
    <w:p w:rsidRPr="00D81B18" w:rsidR="00D1702E" w:rsidP="005442BB" w:rsidRDefault="005442BB">
      <w:pPr>
        <w:pStyle w:val="Odlomakpopisa"/>
        <w:numPr>
          <w:ilvl w:val="0"/>
          <w:numId w:val="3"/>
        </w:numPr>
        <w:contextualSpacing/>
      </w:pPr>
      <w:r w:rsidRPr="00D81B18">
        <w:t>GUČOR d.o.o. za usluge</w:t>
      </w:r>
      <w:r w:rsidRPr="00D81B18" w:rsidR="00D1702E">
        <w:t xml:space="preserve">, </w:t>
      </w:r>
      <w:r w:rsidRPr="00D81B18">
        <w:t xml:space="preserve">Ribarski put 5, 21420 Bol, </w:t>
      </w:r>
      <w:r w:rsidRPr="00D81B18" w:rsidR="00D1702E">
        <w:t>OIB:</w:t>
      </w:r>
      <w:r w:rsidRPr="00D81B18">
        <w:t xml:space="preserve"> 16716417886</w:t>
      </w:r>
      <w:r w:rsidRPr="00D81B18" w:rsidR="00D1702E">
        <w:t xml:space="preserve">, prijavio je tražbinu u iznosu od </w:t>
      </w:r>
      <w:r w:rsidRPr="00D81B18">
        <w:t xml:space="preserve">21.600,00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>
        <w:t xml:space="preserve">19.600,00 </w:t>
      </w:r>
      <w:r w:rsidRPr="00D81B18" w:rsidR="00D1702E">
        <w:t xml:space="preserve">kn. pa se smatra utvrđenom u iznosu od </w:t>
      </w:r>
      <w:r w:rsidRPr="00D81B18">
        <w:t xml:space="preserve">21.600,00 </w:t>
      </w:r>
      <w:r w:rsidRPr="00D81B18" w:rsidR="00D1702E">
        <w:t>kuna.</w:t>
      </w:r>
    </w:p>
    <w:p w:rsidRPr="00D81B18" w:rsidR="00D1702E" w:rsidP="00026C9E" w:rsidRDefault="00026C9E">
      <w:pPr>
        <w:pStyle w:val="Odlomakpopisa"/>
        <w:numPr>
          <w:ilvl w:val="0"/>
          <w:numId w:val="3"/>
        </w:numPr>
        <w:contextualSpacing/>
      </w:pPr>
      <w:r w:rsidRPr="00D81B18">
        <w:t>GULLIVER TRAVEL d.o.o. za turizam, ugostiteljstvo i trgovinu</w:t>
      </w:r>
      <w:r w:rsidRPr="00D81B18" w:rsidR="00D1702E">
        <w:t xml:space="preserve">, </w:t>
      </w:r>
      <w:r w:rsidRPr="00D81B18">
        <w:t xml:space="preserve">Obala Stjepana Radića 25, 20000 Dubrovnik, </w:t>
      </w:r>
      <w:r w:rsidRPr="00D81B18" w:rsidR="00D1702E">
        <w:t xml:space="preserve">OIB: </w:t>
      </w:r>
      <w:r w:rsidRPr="00D81B18">
        <w:t>25636115130</w:t>
      </w:r>
      <w:r w:rsidRPr="00D81B18" w:rsidR="00D1702E">
        <w:t xml:space="preserve">, prijavio je tražbinu u iznosu od </w:t>
      </w:r>
      <w:r w:rsidRPr="00D81B18">
        <w:t xml:space="preserve">0,00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>
        <w:t xml:space="preserve">1.243,50 </w:t>
      </w:r>
      <w:r w:rsidRPr="00D81B18" w:rsidR="00D1702E">
        <w:t xml:space="preserve">kn. pa se smatra utvrđenom u iznosu od </w:t>
      </w:r>
      <w:r w:rsidRPr="00D81B18">
        <w:t xml:space="preserve">1.243,50 </w:t>
      </w:r>
      <w:r w:rsidRPr="00D81B18" w:rsidR="00D1702E">
        <w:t>kuna.</w:t>
      </w:r>
    </w:p>
    <w:p w:rsidRPr="00D81B18" w:rsidR="00D1702E" w:rsidP="00152D36" w:rsidRDefault="00026C9E">
      <w:pPr>
        <w:pStyle w:val="Odlomakpopisa"/>
        <w:numPr>
          <w:ilvl w:val="0"/>
          <w:numId w:val="3"/>
        </w:numPr>
        <w:contextualSpacing/>
      </w:pPr>
      <w:r w:rsidRPr="00D81B18">
        <w:t>HENOK d.o.o. za turizam, ugostiteljstvo i usluge putničke agencije</w:t>
      </w:r>
      <w:r w:rsidRPr="00D81B18" w:rsidR="00D1702E">
        <w:t xml:space="preserve">, </w:t>
      </w:r>
      <w:r w:rsidRPr="00D81B18">
        <w:t xml:space="preserve">Bana Jelačića 78, 21220 Slatine, </w:t>
      </w:r>
      <w:r w:rsidRPr="00D81B18" w:rsidR="00D1702E">
        <w:t>OIB:</w:t>
      </w:r>
      <w:r w:rsidRPr="00D81B18">
        <w:t xml:space="preserve"> 80061432266</w:t>
      </w:r>
      <w:r w:rsidRPr="00D81B18" w:rsidR="00D1702E">
        <w:t xml:space="preserve">, prijavio je tražbinu u iznosu od </w:t>
      </w:r>
      <w:r w:rsidRPr="00D81B18" w:rsidR="00152D36">
        <w:t xml:space="preserve">9.930,00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 w:rsidR="00152D36">
        <w:t>3.260,00</w:t>
      </w:r>
      <w:r w:rsidRPr="00D81B18" w:rsidR="000B0A6B">
        <w:t xml:space="preserve"> </w:t>
      </w:r>
      <w:r w:rsidRPr="00D81B18" w:rsidR="00D1702E">
        <w:t xml:space="preserve">kn. pa se smatra utvrđenom u iznosu od </w:t>
      </w:r>
      <w:r w:rsidRPr="00D81B18" w:rsidR="00152D36">
        <w:t xml:space="preserve">9.930,00 </w:t>
      </w:r>
      <w:r w:rsidRPr="00D81B18" w:rsidR="00D1702E">
        <w:t>kuna.</w:t>
      </w:r>
    </w:p>
    <w:p w:rsidRPr="00D81B18" w:rsidR="00D1702E" w:rsidP="000B0A6B" w:rsidRDefault="000B0A6B">
      <w:pPr>
        <w:pStyle w:val="Odlomakpopisa"/>
        <w:numPr>
          <w:ilvl w:val="0"/>
          <w:numId w:val="3"/>
        </w:numPr>
        <w:contextualSpacing/>
      </w:pPr>
      <w:r w:rsidRPr="00D81B18">
        <w:t>HEP ELEKTRA d.o.o. za opskrbu električnom energijom</w:t>
      </w:r>
      <w:r w:rsidRPr="00D81B18" w:rsidR="00D1702E">
        <w:t xml:space="preserve">, </w:t>
      </w:r>
      <w:r w:rsidRPr="00D81B18">
        <w:t xml:space="preserve">Ulica grada Vukovara 37, 10000 Zagreb, </w:t>
      </w:r>
      <w:r w:rsidRPr="00D81B18" w:rsidR="00D1702E">
        <w:t>OIB:</w:t>
      </w:r>
      <w:r w:rsidRPr="00D81B18">
        <w:t xml:space="preserve"> 43965974818</w:t>
      </w:r>
      <w:r w:rsidRPr="00D81B18" w:rsidR="00D1702E">
        <w:t xml:space="preserve">, prijavio je tražbinu u iznosu od </w:t>
      </w:r>
      <w:r w:rsidRPr="00D81B18">
        <w:t xml:space="preserve">18.426,04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>
        <w:t xml:space="preserve">23.731,89 </w:t>
      </w:r>
      <w:r w:rsidRPr="00D81B18" w:rsidR="00D1702E">
        <w:t xml:space="preserve">kn. pa se smatra utvrđenom u iznosu od </w:t>
      </w:r>
      <w:r w:rsidR="000804E8">
        <w:t>18.426,04</w:t>
      </w:r>
      <w:r w:rsidRPr="00D81B18">
        <w:t xml:space="preserve"> </w:t>
      </w:r>
      <w:r w:rsidRPr="00D81B18" w:rsidR="00D1702E">
        <w:t>kuna.</w:t>
      </w:r>
    </w:p>
    <w:p w:rsidRPr="00D81B18" w:rsidR="00D1702E" w:rsidP="00217F7F" w:rsidRDefault="000B0A6B">
      <w:pPr>
        <w:pStyle w:val="Odlomakpopisa"/>
        <w:numPr>
          <w:ilvl w:val="0"/>
          <w:numId w:val="3"/>
        </w:numPr>
        <w:contextualSpacing/>
      </w:pPr>
      <w:r w:rsidRPr="00D81B18">
        <w:t>RAM, zajednički obrt za trgovinu, računalne djelatnosti i usluge vl. Joško Herceg i Dario Rozga, Trogir, Put kapelice 1A</w:t>
      </w:r>
      <w:r w:rsidRPr="00D81B18" w:rsidR="00D1702E">
        <w:t xml:space="preserve">, </w:t>
      </w:r>
      <w:r w:rsidRPr="00D81B18">
        <w:t xml:space="preserve">Put Kapelice 67, 21220 Trogir, </w:t>
      </w:r>
      <w:r w:rsidRPr="00D81B18" w:rsidR="00D1702E">
        <w:t>OIB:</w:t>
      </w:r>
      <w:r w:rsidRPr="00D81B18">
        <w:t xml:space="preserve"> 11510773294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 w:rsidR="00217F7F">
        <w:t xml:space="preserve">4.733,00 </w:t>
      </w:r>
      <w:r w:rsidRPr="00D81B18" w:rsidR="00D1702E">
        <w:t xml:space="preserve">kn. pa se smatra utvrđenom u iznosu od </w:t>
      </w:r>
      <w:r w:rsidRPr="00D81B18" w:rsidR="00217F7F">
        <w:t xml:space="preserve">4.733,00 </w:t>
      </w:r>
      <w:r w:rsidRPr="00D81B18" w:rsidR="00D1702E">
        <w:t>kuna.</w:t>
      </w:r>
    </w:p>
    <w:p w:rsidRPr="00D81B18" w:rsidR="00D1702E" w:rsidP="00217F7F" w:rsidRDefault="00217F7F">
      <w:pPr>
        <w:pStyle w:val="Odlomakpopisa"/>
        <w:numPr>
          <w:ilvl w:val="0"/>
          <w:numId w:val="3"/>
        </w:numPr>
        <w:contextualSpacing/>
      </w:pPr>
      <w:r w:rsidRPr="00D81B18">
        <w:t>Holdina d.o.o.</w:t>
      </w:r>
      <w:r w:rsidRPr="00D81B18" w:rsidR="00D1702E">
        <w:t xml:space="preserve">, </w:t>
      </w:r>
      <w:r w:rsidRPr="00D81B18">
        <w:t xml:space="preserve">Fetaha Bečirbegovića 1a, 71000 Sarajevo, </w:t>
      </w:r>
      <w:r w:rsidRPr="00D81B18" w:rsidR="00D1702E">
        <w:t>OIB:</w:t>
      </w:r>
      <w:r w:rsidRPr="00D81B18">
        <w:t xml:space="preserve"> 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45,47 </w:t>
      </w:r>
      <w:r w:rsidRPr="00D81B18" w:rsidR="00D1702E">
        <w:t xml:space="preserve">kn. pa se smatra utvrđenom u iznosu od </w:t>
      </w:r>
      <w:r w:rsidRPr="00D81B18">
        <w:t xml:space="preserve">45,47 </w:t>
      </w:r>
      <w:r w:rsidRPr="00D81B18" w:rsidR="00D1702E">
        <w:t>kuna.</w:t>
      </w:r>
    </w:p>
    <w:p w:rsidRPr="00D81B18" w:rsidR="00D1702E" w:rsidP="00217F7F" w:rsidRDefault="00217F7F">
      <w:pPr>
        <w:pStyle w:val="Odlomakpopisa"/>
        <w:numPr>
          <w:ilvl w:val="0"/>
          <w:numId w:val="3"/>
        </w:numPr>
        <w:contextualSpacing/>
      </w:pPr>
      <w:r w:rsidRPr="00D81B18">
        <w:t>HOTEL TROGIR d.o.o. za turizam, ugostiteljstvo i usluge</w:t>
      </w:r>
      <w:r w:rsidRPr="00D81B18" w:rsidR="00D1702E">
        <w:t>,</w:t>
      </w:r>
      <w:r w:rsidRPr="00D81B18">
        <w:t xml:space="preserve"> Put Salduna 3, 21220 Trogir,</w:t>
      </w:r>
      <w:r w:rsidRPr="00D81B18" w:rsidR="00D1702E">
        <w:t xml:space="preserve"> OIB: </w:t>
      </w:r>
      <w:r w:rsidRPr="00D81B18">
        <w:t>62884797175</w:t>
      </w:r>
      <w:r w:rsidRPr="00D81B18" w:rsidR="00D1702E">
        <w:t xml:space="preserve">, prijavio je tražbinu u iznosu od </w:t>
      </w:r>
      <w:r w:rsidRPr="00D81B18">
        <w:t xml:space="preserve">840.809,88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>
        <w:t xml:space="preserve">911.632,75 </w:t>
      </w:r>
      <w:r w:rsidRPr="00D81B18" w:rsidR="00D1702E">
        <w:t xml:space="preserve">kn. pa se smatra utvrđenom u iznosu od </w:t>
      </w:r>
      <w:r w:rsidR="000804E8">
        <w:t>840.809,88</w:t>
      </w:r>
      <w:r w:rsidRPr="00D81B18">
        <w:t xml:space="preserve"> </w:t>
      </w:r>
      <w:r w:rsidRPr="00D81B18" w:rsidR="00D1702E">
        <w:t>kuna.</w:t>
      </w:r>
    </w:p>
    <w:p w:rsidRPr="00D81B18" w:rsidR="00D1702E" w:rsidP="004827C0" w:rsidRDefault="004827C0">
      <w:pPr>
        <w:pStyle w:val="Odlomakpopisa"/>
        <w:numPr>
          <w:ilvl w:val="0"/>
          <w:numId w:val="3"/>
        </w:numPr>
        <w:contextualSpacing/>
      </w:pPr>
      <w:r w:rsidRPr="00D81B18">
        <w:t>Hrvatska radiotelevizija</w:t>
      </w:r>
      <w:r w:rsidRPr="00D81B18" w:rsidR="00D1702E">
        <w:t xml:space="preserve">, </w:t>
      </w:r>
      <w:r w:rsidRPr="00D81B18">
        <w:t xml:space="preserve">Prisavlje 3, 10000 Zagreb, </w:t>
      </w:r>
      <w:r w:rsidRPr="00D81B18" w:rsidR="00D1702E">
        <w:t>OIB:</w:t>
      </w:r>
      <w:r w:rsidRPr="00D81B18">
        <w:t xml:space="preserve"> 68419124305</w:t>
      </w:r>
      <w:r w:rsidRPr="00D81B18" w:rsidR="00D1702E">
        <w:t xml:space="preserve">, prijavio je tražbinu u iznosu od </w:t>
      </w:r>
      <w:r w:rsidRPr="00D81B18">
        <w:t xml:space="preserve">1.550,53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>
        <w:t xml:space="preserve">0,00 </w:t>
      </w:r>
      <w:r w:rsidRPr="00D81B18" w:rsidR="00D1702E">
        <w:t xml:space="preserve">kn. pa se smatra utvrđenom u iznosu od </w:t>
      </w:r>
      <w:r w:rsidRPr="00D81B18">
        <w:t xml:space="preserve">1.550,53 </w:t>
      </w:r>
      <w:r w:rsidRPr="00D81B18" w:rsidR="00D1702E">
        <w:t>kuna.</w:t>
      </w:r>
    </w:p>
    <w:p w:rsidRPr="00D81B18" w:rsidR="00D1702E" w:rsidP="004B6B88" w:rsidRDefault="004827C0">
      <w:pPr>
        <w:pStyle w:val="Odlomakpopisa"/>
        <w:numPr>
          <w:ilvl w:val="0"/>
          <w:numId w:val="3"/>
        </w:numPr>
        <w:contextualSpacing/>
      </w:pPr>
      <w:r w:rsidRPr="00D81B18">
        <w:t>Hrvatski Telekom d.d.</w:t>
      </w:r>
      <w:r w:rsidRPr="00D81B18" w:rsidR="00D1702E">
        <w:t xml:space="preserve">, </w:t>
      </w:r>
      <w:r w:rsidRPr="00D81B18">
        <w:t xml:space="preserve">Radnička cesta 21, 10000 Zagreb, </w:t>
      </w:r>
      <w:r w:rsidRPr="00D81B18" w:rsidR="00D1702E">
        <w:t>OIB:</w:t>
      </w:r>
      <w:r w:rsidRPr="00D81B18">
        <w:t xml:space="preserve"> 81793146560</w:t>
      </w:r>
      <w:r w:rsidRPr="00D81B18" w:rsidR="00D1702E">
        <w:t xml:space="preserve">, prijavio je tražbinu u iznosu od </w:t>
      </w:r>
      <w:r w:rsidRPr="00D81B18">
        <w:t xml:space="preserve">37.266,50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>
        <w:t xml:space="preserve">59.119,90 </w:t>
      </w:r>
      <w:r w:rsidRPr="00D81B18" w:rsidR="00D1702E">
        <w:t xml:space="preserve">kn. pa se smatra utvrđenom u iznosu od </w:t>
      </w:r>
      <w:r w:rsidR="000804E8">
        <w:t xml:space="preserve">37.266,50 </w:t>
      </w:r>
      <w:r w:rsidRPr="00D81B18" w:rsidR="00D1702E">
        <w:t>kuna.</w:t>
      </w:r>
    </w:p>
    <w:p w:rsidRPr="00D81B18" w:rsidR="00D1702E" w:rsidP="004B6B88" w:rsidRDefault="004B6B88">
      <w:pPr>
        <w:pStyle w:val="Odlomakpopisa"/>
        <w:numPr>
          <w:ilvl w:val="0"/>
          <w:numId w:val="3"/>
        </w:numPr>
        <w:contextualSpacing/>
      </w:pPr>
      <w:r w:rsidRPr="00D81B18">
        <w:t>HRVATSKA BANKA ZA OBNOVU I RAZVITAK</w:t>
      </w:r>
      <w:r w:rsidRPr="00D81B18" w:rsidR="00D1702E">
        <w:t xml:space="preserve">, </w:t>
      </w:r>
      <w:r w:rsidRPr="00D81B18">
        <w:t>S</w:t>
      </w:r>
      <w:r w:rsidRPr="00D81B18" w:rsidR="006F3800">
        <w:t>trosmayerov</w:t>
      </w:r>
      <w:r w:rsidRPr="00D81B18">
        <w:t xml:space="preserve"> </w:t>
      </w:r>
      <w:r w:rsidRPr="00D81B18" w:rsidR="006F3800">
        <w:t>trg</w:t>
      </w:r>
      <w:r w:rsidRPr="00D81B18">
        <w:t xml:space="preserve"> 9, 10000 Z</w:t>
      </w:r>
      <w:r w:rsidRPr="00D81B18" w:rsidR="006F3800">
        <w:t>agreb</w:t>
      </w:r>
      <w:r w:rsidRPr="00D81B18">
        <w:t xml:space="preserve">, </w:t>
      </w:r>
      <w:r w:rsidRPr="00D81B18" w:rsidR="00D1702E">
        <w:t>OIB:</w:t>
      </w:r>
      <w:r w:rsidRPr="00D81B18">
        <w:t xml:space="preserve"> 26702280390</w:t>
      </w:r>
      <w:r w:rsidRPr="00D81B18" w:rsidR="00D1702E">
        <w:t xml:space="preserve">, prijavio je tražbinu u iznosu od </w:t>
      </w:r>
      <w:r w:rsidRPr="00D81B18">
        <w:t>9.666.908,25</w:t>
      </w:r>
      <w:r w:rsidRPr="00D81B18" w:rsidR="00D1702E">
        <w:t xml:space="preserve"> kuna, a u prijedlogu za otvaranje predstečajnog postupka za navedenog vjerovnika  navedena prijava tražbine u iznosu od </w:t>
      </w:r>
      <w:r w:rsidRPr="00D81B18">
        <w:t xml:space="preserve">0,00 </w:t>
      </w:r>
      <w:r w:rsidRPr="00D81B18" w:rsidR="00D1702E">
        <w:t xml:space="preserve">kn. pa se smatra utvrđenom u iznosu od </w:t>
      </w:r>
      <w:r w:rsidRPr="00D81B18">
        <w:t xml:space="preserve">9.666.908,25 </w:t>
      </w:r>
      <w:r w:rsidRPr="00D81B18" w:rsidR="00D1702E">
        <w:t>kuna.</w:t>
      </w:r>
    </w:p>
    <w:p w:rsidRPr="00D81B18" w:rsidR="00D1702E" w:rsidP="00AD6B31" w:rsidRDefault="00AD6B31">
      <w:pPr>
        <w:pStyle w:val="Odlomakpopisa"/>
        <w:numPr>
          <w:ilvl w:val="0"/>
          <w:numId w:val="3"/>
        </w:numPr>
        <w:contextualSpacing/>
      </w:pPr>
      <w:r w:rsidRPr="00D81B18">
        <w:t>HRVATSKA OSIGURAVAJUĆA KUĆA - dioničko društvo za osiguranje</w:t>
      </w:r>
      <w:r w:rsidRPr="00D81B18" w:rsidR="00D1702E">
        <w:t xml:space="preserve">, </w:t>
      </w:r>
      <w:r w:rsidRPr="00D81B18">
        <w:t xml:space="preserve">Capraška ulica 6, 10000 Zagreb, </w:t>
      </w:r>
      <w:r w:rsidRPr="00D81B18" w:rsidR="00D1702E">
        <w:t>OIB:</w:t>
      </w:r>
      <w:r w:rsidRPr="00D81B18">
        <w:t xml:space="preserve"> 00432869176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>3.555,65</w:t>
      </w:r>
      <w:r w:rsidRPr="00D81B18" w:rsidR="00D1702E">
        <w:t xml:space="preserve"> kn. pa se smatra utvrđenom u iznosu od </w:t>
      </w:r>
      <w:r w:rsidRPr="00D81B18">
        <w:t xml:space="preserve">3.555,65 </w:t>
      </w:r>
      <w:r w:rsidRPr="00D81B18" w:rsidR="00D1702E">
        <w:t>kuna.</w:t>
      </w:r>
    </w:p>
    <w:p w:rsidRPr="00D81B18" w:rsidR="00D1702E" w:rsidP="00001CFA" w:rsidRDefault="00AD6B31">
      <w:pPr>
        <w:pStyle w:val="Odlomakpopisa"/>
        <w:numPr>
          <w:ilvl w:val="0"/>
          <w:numId w:val="3"/>
        </w:numPr>
        <w:contextualSpacing/>
      </w:pPr>
      <w:r w:rsidRPr="00D81B18">
        <w:t>OKO,obrt za trgovinu, turizam, usluge i turistička agencija, vl. Mario Hrvoj, Split, Trumbićeva obala 2</w:t>
      </w:r>
      <w:r w:rsidRPr="00D81B18" w:rsidR="00D1702E">
        <w:t xml:space="preserve">, </w:t>
      </w:r>
      <w:r w:rsidRPr="00D81B18">
        <w:t>Šetalište I</w:t>
      </w:r>
      <w:r w:rsidRPr="00D81B18" w:rsidR="00001CFA">
        <w:t>vana</w:t>
      </w:r>
      <w:r w:rsidRPr="00D81B18">
        <w:t xml:space="preserve"> M</w:t>
      </w:r>
      <w:r w:rsidRPr="00D81B18" w:rsidR="00001CFA">
        <w:t>eštrovića</w:t>
      </w:r>
      <w:r w:rsidRPr="00D81B18">
        <w:t xml:space="preserve"> 7, 21000 S</w:t>
      </w:r>
      <w:r w:rsidRPr="00D81B18" w:rsidR="00001CFA">
        <w:t xml:space="preserve">plit, </w:t>
      </w:r>
      <w:r w:rsidRPr="00D81B18" w:rsidR="00D1702E">
        <w:t>OIB:</w:t>
      </w:r>
      <w:r w:rsidRPr="00D81B18" w:rsidR="00001CFA">
        <w:t xml:space="preserve"> 99170460696</w:t>
      </w:r>
      <w:r w:rsidRPr="00D81B18" w:rsidR="00D1702E">
        <w:t xml:space="preserve">, prijavio je tražbinu u iznosu od </w:t>
      </w:r>
      <w:r w:rsidRPr="00D81B18" w:rsidR="00001CFA">
        <w:t xml:space="preserve">245,00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 w:rsidR="00001CFA">
        <w:t xml:space="preserve">245,00 </w:t>
      </w:r>
      <w:r w:rsidRPr="00D81B18" w:rsidR="00D1702E">
        <w:t xml:space="preserve">kn. pa se smatra utvrđenom u iznosu od </w:t>
      </w:r>
      <w:r w:rsidRPr="00D81B18" w:rsidR="00001CFA">
        <w:t xml:space="preserve">245,00 </w:t>
      </w:r>
      <w:r w:rsidRPr="00D81B18" w:rsidR="00D1702E">
        <w:t>kuna.</w:t>
      </w:r>
    </w:p>
    <w:p w:rsidRPr="00D81B18" w:rsidR="00D1702E" w:rsidP="00001CFA" w:rsidRDefault="00001CFA">
      <w:pPr>
        <w:pStyle w:val="Odlomakpopisa"/>
        <w:numPr>
          <w:ilvl w:val="0"/>
          <w:numId w:val="3"/>
        </w:numPr>
        <w:contextualSpacing/>
      </w:pPr>
      <w:r w:rsidRPr="00D81B18">
        <w:t>IN TIME d.o.o. za prijevozničke usluge</w:t>
      </w:r>
      <w:r w:rsidRPr="00D81B18" w:rsidR="00D1702E">
        <w:t xml:space="preserve">, </w:t>
      </w:r>
      <w:r w:rsidRPr="00D81B18">
        <w:t xml:space="preserve">Velika cesta 78, 10000 Zagreb, </w:t>
      </w:r>
      <w:r w:rsidRPr="00D81B18" w:rsidR="00D1702E">
        <w:t xml:space="preserve">OIB: </w:t>
      </w:r>
      <w:r w:rsidRPr="00D81B18">
        <w:t>18458216879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2.119,50 </w:t>
      </w:r>
      <w:r w:rsidRPr="00D81B18" w:rsidR="00D1702E">
        <w:t xml:space="preserve">kn. pa se smatra utvrđenom u iznosu od </w:t>
      </w:r>
      <w:r w:rsidRPr="00D81B18">
        <w:t xml:space="preserve">2.119,50 </w:t>
      </w:r>
      <w:r w:rsidRPr="00D81B18" w:rsidR="00D1702E">
        <w:t>kuna.</w:t>
      </w:r>
    </w:p>
    <w:p w:rsidRPr="00D81B18" w:rsidR="00D1702E" w:rsidP="001E7FFE" w:rsidRDefault="001E7FFE">
      <w:pPr>
        <w:pStyle w:val="Odlomakpopisa"/>
        <w:numPr>
          <w:ilvl w:val="0"/>
          <w:numId w:val="3"/>
        </w:numPr>
        <w:contextualSpacing/>
      </w:pPr>
      <w:r w:rsidRPr="00D81B18">
        <w:t>INSULANUS društvo s ograničenom odgovornošću putnička agencija i prijevoz</w:t>
      </w:r>
      <w:r w:rsidRPr="00D81B18" w:rsidR="00D1702E">
        <w:t xml:space="preserve">, </w:t>
      </w:r>
      <w:r w:rsidRPr="00D81B18">
        <w:t xml:space="preserve">Lozovac 2 B, 22222 Lozovac, OIB: 49518988254, </w:t>
      </w:r>
      <w:r w:rsidRPr="00D81B18" w:rsidR="00D1702E">
        <w:t xml:space="preserve">prijavio je tražbinu u iznosu od 0,00 kuna, a u prijedlogu za otvaranje predstečajnog postupka za navedenog vjerovnika  navedena prijava tražbine u iznosu od </w:t>
      </w:r>
      <w:r w:rsidRPr="00D81B18">
        <w:t xml:space="preserve">4.385,00 </w:t>
      </w:r>
      <w:r w:rsidRPr="00D81B18" w:rsidR="00D1702E">
        <w:t xml:space="preserve">kn. pa se smatra utvrđenom u iznosu od </w:t>
      </w:r>
      <w:r w:rsidRPr="00D81B18">
        <w:t xml:space="preserve">4.385,00 </w:t>
      </w:r>
      <w:r w:rsidRPr="00D81B18" w:rsidR="00D1702E">
        <w:t>kuna.</w:t>
      </w:r>
    </w:p>
    <w:p w:rsidRPr="00D81B18" w:rsidR="00D1702E" w:rsidP="000C0255" w:rsidRDefault="001E7FFE">
      <w:pPr>
        <w:pStyle w:val="Odlomakpopisa"/>
        <w:numPr>
          <w:ilvl w:val="0"/>
          <w:numId w:val="3"/>
        </w:numPr>
        <w:contextualSpacing/>
      </w:pPr>
      <w:r w:rsidRPr="00D81B18">
        <w:t>INTERKORP, društvo s ograničenom odgovornošću za trgovinu, posredovanje i usluge u stečaju</w:t>
      </w:r>
      <w:r w:rsidRPr="00D81B18" w:rsidR="00D1702E">
        <w:t xml:space="preserve">, </w:t>
      </w:r>
      <w:r w:rsidRPr="00D81B18" w:rsidR="000C0255">
        <w:t xml:space="preserve">Trnsko 34B, 10000 Zagreb, </w:t>
      </w:r>
      <w:r w:rsidRPr="00D81B18" w:rsidR="00D1702E">
        <w:t>OIB:</w:t>
      </w:r>
      <w:r w:rsidRPr="00D81B18" w:rsidR="000C0255">
        <w:t xml:space="preserve"> 77755090661</w:t>
      </w:r>
      <w:r w:rsidRPr="00D81B18" w:rsidR="00D1702E">
        <w:t>, prijavio je tražbinu u iznosu od 0,00 kuna, a u prijedlogu za otvaranje predstečajnog postupka za navedenog vjerovnika  navedena prijava tražbine u iznosu od</w:t>
      </w:r>
      <w:r w:rsidRPr="00D81B18" w:rsidR="000C0255">
        <w:t xml:space="preserve"> 1.140,00</w:t>
      </w:r>
      <w:r w:rsidRPr="00D81B18" w:rsidR="00D1702E">
        <w:t xml:space="preserve"> kn. pa se smatra utvrđenom u iznosu od </w:t>
      </w:r>
      <w:r w:rsidRPr="00D81B18" w:rsidR="000C0255">
        <w:t xml:space="preserve">1.140,00 </w:t>
      </w:r>
      <w:r w:rsidRPr="00D81B18" w:rsidR="00D1702E">
        <w:t>kuna.</w:t>
      </w:r>
    </w:p>
    <w:p w:rsidRPr="00D81B18" w:rsidR="00D1702E" w:rsidP="000C0255" w:rsidRDefault="000C0255">
      <w:pPr>
        <w:pStyle w:val="Odlomakpopisa"/>
        <w:numPr>
          <w:ilvl w:val="0"/>
          <w:numId w:val="3"/>
        </w:numPr>
        <w:contextualSpacing/>
      </w:pPr>
      <w:r w:rsidRPr="00D81B18">
        <w:t>EGON, obrt za ugostiteljstvo, vl. Ana-Marija Ivanda, Kaštel Kambelovac, F. Tuđmana 628A</w:t>
      </w:r>
      <w:r w:rsidRPr="00D81B18" w:rsidR="00D1702E">
        <w:t xml:space="preserve">, </w:t>
      </w:r>
      <w:r w:rsidRPr="00D81B18">
        <w:t>P</w:t>
      </w:r>
      <w:r w:rsidRPr="00D81B18" w:rsidR="006F3800">
        <w:t>ut</w:t>
      </w:r>
      <w:r w:rsidRPr="00D81B18">
        <w:t xml:space="preserve"> S</w:t>
      </w:r>
      <w:r w:rsidRPr="00D81B18" w:rsidR="006F3800">
        <w:t>mokovika</w:t>
      </w:r>
      <w:r w:rsidRPr="00D81B18">
        <w:t xml:space="preserve"> 12, 21214 K</w:t>
      </w:r>
      <w:r w:rsidRPr="00D81B18" w:rsidR="006F3800">
        <w:t>aštel</w:t>
      </w:r>
      <w:r w:rsidRPr="00D81B18">
        <w:t xml:space="preserve"> K</w:t>
      </w:r>
      <w:r w:rsidRPr="00D81B18" w:rsidR="006F3800">
        <w:t>ambelovac</w:t>
      </w:r>
      <w:r w:rsidRPr="00D81B18">
        <w:t xml:space="preserve">, </w:t>
      </w:r>
      <w:r w:rsidRPr="00D81B18" w:rsidR="00D1702E">
        <w:t xml:space="preserve">OIB: </w:t>
      </w:r>
      <w:r w:rsidRPr="00D81B18">
        <w:t>20121497060</w:t>
      </w:r>
      <w:r w:rsidRPr="00D81B18" w:rsidR="00D1702E">
        <w:t xml:space="preserve">, prijavio je tražbinu u iznosu od </w:t>
      </w:r>
      <w:r w:rsidRPr="00D81B18">
        <w:t xml:space="preserve">200,00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>
        <w:t xml:space="preserve">200,00 </w:t>
      </w:r>
      <w:r w:rsidRPr="00D81B18" w:rsidR="00D1702E">
        <w:t xml:space="preserve">kn. pa se smatra utvrđenom u iznosu od </w:t>
      </w:r>
      <w:r w:rsidRPr="00D81B18">
        <w:t xml:space="preserve">200,00 </w:t>
      </w:r>
      <w:r w:rsidRPr="00D81B18" w:rsidR="00D1702E">
        <w:t>kuna.</w:t>
      </w:r>
    </w:p>
    <w:p w:rsidRPr="00D81B18" w:rsidR="00D1702E" w:rsidP="000C0255" w:rsidRDefault="000C0255">
      <w:pPr>
        <w:pStyle w:val="Odlomakpopisa"/>
        <w:numPr>
          <w:ilvl w:val="0"/>
          <w:numId w:val="3"/>
        </w:numPr>
        <w:contextualSpacing/>
      </w:pPr>
      <w:r w:rsidRPr="00D81B18">
        <w:t>J.P."Parkovi"d.o.o. Ljubuški P.J."Kravica"</w:t>
      </w:r>
      <w:r w:rsidRPr="00D81B18" w:rsidR="00D1702E">
        <w:t xml:space="preserve">, </w:t>
      </w:r>
      <w:r w:rsidRPr="00D81B18">
        <w:t>Nikole Šopa 8, 88320 Ljubuški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>1.360,00</w:t>
      </w:r>
      <w:r w:rsidRPr="00D81B18" w:rsidR="00D1702E">
        <w:t xml:space="preserve"> kn. pa se smatra utvrđenom u iznosu od </w:t>
      </w:r>
      <w:r w:rsidRPr="00D81B18">
        <w:t>1.360,00</w:t>
      </w:r>
      <w:r w:rsidRPr="00D81B18" w:rsidR="00D1702E">
        <w:t xml:space="preserve"> kuna.</w:t>
      </w:r>
    </w:p>
    <w:p w:rsidRPr="00D81B18" w:rsidR="00D1702E" w:rsidP="003B5BFB" w:rsidRDefault="000C0255">
      <w:pPr>
        <w:pStyle w:val="Odlomakpopisa"/>
        <w:numPr>
          <w:ilvl w:val="0"/>
          <w:numId w:val="3"/>
        </w:numPr>
        <w:contextualSpacing/>
      </w:pPr>
      <w:r w:rsidRPr="00D81B18">
        <w:t>Jadran promet restoran, Magistrala bb, 88390 Neum</w:t>
      </w:r>
      <w:r w:rsidRPr="00D81B18" w:rsidR="0039307A">
        <w:t>,</w:t>
      </w:r>
      <w:r w:rsidRPr="00D81B18" w:rsidR="003B5BFB">
        <w:t xml:space="preserve"> </w:t>
      </w:r>
      <w:r w:rsidRPr="00D81B18" w:rsidR="00D1702E">
        <w:t xml:space="preserve">prijavio je tražbinu u iznosu od 0,00 kuna, a u prijedlogu za otvaranje predstečajnog postupka za navedenog vjerovnika  navedena prijava tražbine u iznosu od </w:t>
      </w:r>
      <w:r w:rsidRPr="00D81B18" w:rsidR="003B5BFB">
        <w:t>116,00</w:t>
      </w:r>
      <w:r w:rsidRPr="00D81B18" w:rsidR="00D1702E">
        <w:t xml:space="preserve"> kn. pa se smatra utvrđenom u iznosu od </w:t>
      </w:r>
      <w:r w:rsidRPr="00D81B18" w:rsidR="003B5BFB">
        <w:t xml:space="preserve">116,00 </w:t>
      </w:r>
      <w:r w:rsidRPr="00D81B18" w:rsidR="00D1702E">
        <w:t>kuna.</w:t>
      </w:r>
    </w:p>
    <w:p w:rsidRPr="00D81B18" w:rsidR="00D1702E" w:rsidP="003B5BFB" w:rsidRDefault="003B5BFB">
      <w:pPr>
        <w:pStyle w:val="Odlomakpopisa"/>
        <w:numPr>
          <w:ilvl w:val="0"/>
          <w:numId w:val="3"/>
        </w:numPr>
        <w:contextualSpacing/>
      </w:pPr>
      <w:r w:rsidRPr="00D81B18">
        <w:t>Javna ustanova Nacionalni park Plitvička jezera, Plitvička Jezera-Znanstveno-stručni centar dr. Ivo Pevalek, Josipa Jovića 19, 53230 Plitvička Jezera</w:t>
      </w:r>
      <w:r w:rsidRPr="00D81B18" w:rsidR="00D1702E">
        <w:t>, OIB:</w:t>
      </w:r>
      <w:r w:rsidRPr="00D81B18">
        <w:t xml:space="preserve"> 91109303119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5.229,00 </w:t>
      </w:r>
      <w:r w:rsidRPr="00D81B18" w:rsidR="00D1702E">
        <w:t xml:space="preserve">kn. pa se smatra utvrđenom u iznosu od </w:t>
      </w:r>
      <w:r w:rsidRPr="00D81B18">
        <w:t xml:space="preserve">5.229,00 </w:t>
      </w:r>
      <w:r w:rsidRPr="00D81B18" w:rsidR="00D1702E">
        <w:t>kuna.</w:t>
      </w:r>
    </w:p>
    <w:p w:rsidRPr="00D81B18" w:rsidR="00D1702E" w:rsidP="003B5BFB" w:rsidRDefault="003B5BFB">
      <w:pPr>
        <w:pStyle w:val="Odlomakpopisa"/>
        <w:numPr>
          <w:ilvl w:val="0"/>
          <w:numId w:val="3"/>
        </w:numPr>
        <w:contextualSpacing/>
      </w:pPr>
      <w:r w:rsidRPr="00D81B18">
        <w:t>BALUN, obrt za proizvodnju, usluge, trgovinu, prijevoz i ugostiteljstvo, vl. Siniša Jureškin, Kaštel Gomilica, Fra Ante Pavlova 2, U</w:t>
      </w:r>
      <w:r w:rsidRPr="00D81B18" w:rsidR="006F3800">
        <w:t>lica</w:t>
      </w:r>
      <w:r w:rsidRPr="00D81B18">
        <w:t xml:space="preserve"> H</w:t>
      </w:r>
      <w:r w:rsidRPr="00D81B18" w:rsidR="006F3800">
        <w:t>rvatskih</w:t>
      </w:r>
      <w:r w:rsidRPr="00D81B18">
        <w:t xml:space="preserve"> </w:t>
      </w:r>
      <w:r w:rsidRPr="00D81B18" w:rsidR="006F3800">
        <w:t>knezova</w:t>
      </w:r>
      <w:r w:rsidRPr="00D81B18">
        <w:t xml:space="preserve"> 14, 21213 K</w:t>
      </w:r>
      <w:r w:rsidRPr="00D81B18" w:rsidR="006F3800">
        <w:t>aštel</w:t>
      </w:r>
      <w:r w:rsidRPr="00D81B18">
        <w:t xml:space="preserve"> G</w:t>
      </w:r>
      <w:r w:rsidRPr="00D81B18" w:rsidR="006F3800">
        <w:t>omilica</w:t>
      </w:r>
      <w:r w:rsidRPr="00D81B18">
        <w:t>, OIB: 37804298249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>200,00</w:t>
      </w:r>
      <w:r w:rsidRPr="00D81B18" w:rsidR="00D1702E">
        <w:t xml:space="preserve"> kn. pa se smatra utvrđenom u iznosu od </w:t>
      </w:r>
      <w:r w:rsidRPr="00D81B18">
        <w:t xml:space="preserve">200,00 </w:t>
      </w:r>
      <w:r w:rsidRPr="00D81B18" w:rsidR="00D1702E">
        <w:t>kuna.</w:t>
      </w:r>
    </w:p>
    <w:p w:rsidRPr="00D81B18" w:rsidR="00D1702E" w:rsidP="003B5BFB" w:rsidRDefault="003B5BFB">
      <w:pPr>
        <w:pStyle w:val="Odlomakpopisa"/>
        <w:numPr>
          <w:ilvl w:val="0"/>
          <w:numId w:val="3"/>
        </w:numPr>
        <w:contextualSpacing/>
      </w:pPr>
      <w:r w:rsidRPr="00D81B18">
        <w:t>Autoprijevoznik Ivan Knežević, B</w:t>
      </w:r>
      <w:r w:rsidRPr="00D81B18" w:rsidR="006F3800">
        <w:t>oraja</w:t>
      </w:r>
      <w:r w:rsidRPr="00D81B18">
        <w:t xml:space="preserve"> 76, 22206 B</w:t>
      </w:r>
      <w:r w:rsidRPr="00D81B18" w:rsidR="006F3800">
        <w:t>oraja</w:t>
      </w:r>
      <w:r w:rsidRPr="00D81B18" w:rsidR="00D1702E">
        <w:t>, OIB:</w:t>
      </w:r>
      <w:r w:rsidRPr="00D81B18">
        <w:t xml:space="preserve"> 57256996610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5.000,00 </w:t>
      </w:r>
      <w:r w:rsidRPr="00D81B18" w:rsidR="00D1702E">
        <w:t xml:space="preserve">kn. pa se smatra utvrđenom u iznosu od </w:t>
      </w:r>
      <w:r w:rsidRPr="00D81B18">
        <w:t xml:space="preserve">5.000,00 </w:t>
      </w:r>
      <w:r w:rsidRPr="00D81B18" w:rsidR="00D1702E">
        <w:t>kuna.</w:t>
      </w:r>
    </w:p>
    <w:p w:rsidRPr="00D81B18" w:rsidR="00D1702E" w:rsidP="003B5BFB" w:rsidRDefault="003B5BFB">
      <w:pPr>
        <w:pStyle w:val="Odlomakpopisa"/>
        <w:numPr>
          <w:ilvl w:val="0"/>
          <w:numId w:val="3"/>
        </w:numPr>
        <w:contextualSpacing/>
      </w:pPr>
      <w:r w:rsidRPr="00D81B18">
        <w:t>JOPA, obrt za trgovinu vl. Milan Kojundžić, Trogir, Put Muline 43, P</w:t>
      </w:r>
      <w:r w:rsidRPr="00D81B18" w:rsidR="006F3800">
        <w:t>ut</w:t>
      </w:r>
      <w:r w:rsidRPr="00D81B18">
        <w:t xml:space="preserve"> M</w:t>
      </w:r>
      <w:r w:rsidRPr="00D81B18" w:rsidR="006F3800">
        <w:t>uline</w:t>
      </w:r>
      <w:r w:rsidRPr="00D81B18">
        <w:t xml:space="preserve"> 43, 21220 TROGIR</w:t>
      </w:r>
      <w:r w:rsidRPr="00D81B18" w:rsidR="00D1702E">
        <w:t>, OIB:</w:t>
      </w:r>
      <w:r w:rsidRPr="00D81B18">
        <w:t xml:space="preserve"> 76043730158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20.500,00 </w:t>
      </w:r>
      <w:r w:rsidRPr="00D81B18" w:rsidR="00D1702E">
        <w:t xml:space="preserve">kn. pa se smatra utvrđenom u iznosu od </w:t>
      </w:r>
      <w:r w:rsidRPr="00D81B18">
        <w:t xml:space="preserve">20.500,00 </w:t>
      </w:r>
      <w:r w:rsidRPr="00D81B18" w:rsidR="00D1702E">
        <w:t>kuna.</w:t>
      </w:r>
    </w:p>
    <w:p w:rsidRPr="00D81B18" w:rsidR="00D1702E" w:rsidP="003B5BFB" w:rsidRDefault="003B5BFB">
      <w:pPr>
        <w:pStyle w:val="Odlomakpopisa"/>
        <w:numPr>
          <w:ilvl w:val="0"/>
          <w:numId w:val="3"/>
        </w:numPr>
        <w:contextualSpacing/>
      </w:pPr>
      <w:r w:rsidRPr="00D81B18">
        <w:t>KOMPAS ZAGREB d.d. turistička agencija u stečaju, Andrije Hebranga 34, 10000 Zagreb</w:t>
      </w:r>
      <w:r w:rsidRPr="00D81B18" w:rsidR="00D1702E">
        <w:t>, OIB:</w:t>
      </w:r>
      <w:r w:rsidRPr="00D81B18">
        <w:t xml:space="preserve"> 92104669091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1.529,00 </w:t>
      </w:r>
      <w:r w:rsidRPr="00D81B18" w:rsidR="00D1702E">
        <w:t xml:space="preserve">kn. pa se smatra utvrđenom u iznosu od </w:t>
      </w:r>
      <w:r w:rsidRPr="00D81B18">
        <w:t xml:space="preserve">1.529,00 </w:t>
      </w:r>
      <w:r w:rsidRPr="00D81B18" w:rsidR="00D1702E">
        <w:t>kuna.</w:t>
      </w:r>
    </w:p>
    <w:p w:rsidRPr="00D81B18" w:rsidR="00D1702E" w:rsidP="003B5BFB" w:rsidRDefault="003B5BFB">
      <w:pPr>
        <w:pStyle w:val="Odlomakpopisa"/>
        <w:numPr>
          <w:ilvl w:val="0"/>
          <w:numId w:val="3"/>
        </w:numPr>
        <w:contextualSpacing/>
      </w:pPr>
      <w:r w:rsidRPr="00D81B18">
        <w:t>KOMUNALNI SERVIS d. o. o. za komunalnu djelatnost, Trg Na Lokvi 3a, 52210 Rovinj, OIB: 22751868617</w:t>
      </w:r>
      <w:r w:rsidRPr="00D81B18" w:rsidR="00D1702E">
        <w:t>, prijavio je tražbinu u iznosu od 0,00 kuna, a u prijedlogu za otvaranje predstečajnog postupka za navedenog vjerovnika  navedena prijav</w:t>
      </w:r>
      <w:r w:rsidRPr="00D81B18">
        <w:t>a tražbine u iznosu od 80,00</w:t>
      </w:r>
      <w:r w:rsidRPr="00D81B18" w:rsidR="00D1702E">
        <w:t xml:space="preserve"> kn. pa se smatra</w:t>
      </w:r>
      <w:r w:rsidRPr="00D81B18">
        <w:t xml:space="preserve"> utvrđenom u iznosu od 80,00</w:t>
      </w:r>
      <w:r w:rsidRPr="00D81B18" w:rsidR="00D1702E">
        <w:t xml:space="preserve"> kuna.</w:t>
      </w:r>
    </w:p>
    <w:p w:rsidRPr="00D81B18" w:rsidR="00D1702E" w:rsidP="007B6110" w:rsidRDefault="003B5BFB">
      <w:pPr>
        <w:pStyle w:val="Odlomakpopisa"/>
        <w:numPr>
          <w:ilvl w:val="0"/>
          <w:numId w:val="3"/>
        </w:numPr>
        <w:contextualSpacing/>
      </w:pPr>
      <w:r w:rsidRPr="00D81B18">
        <w:t>KOVČO društvo s ograničenom odgovornošću, za prijevoz i usluge, turistička agencija, Kuzmanića 6, 21000 Split</w:t>
      </w:r>
      <w:r w:rsidRPr="00D81B18" w:rsidR="00D1702E">
        <w:t>, OIB:</w:t>
      </w:r>
      <w:r w:rsidRPr="00D81B18">
        <w:t xml:space="preserve"> 35836166996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 w:rsidR="007B6110">
        <w:t>812,50</w:t>
      </w:r>
      <w:r w:rsidRPr="00D81B18" w:rsidR="00D1702E">
        <w:t xml:space="preserve"> kn. pa se smatra utvrđenom u iznosu od </w:t>
      </w:r>
      <w:r w:rsidRPr="00D81B18" w:rsidR="007B6110">
        <w:t xml:space="preserve">812,50 </w:t>
      </w:r>
      <w:r w:rsidRPr="00D81B18" w:rsidR="00D1702E">
        <w:t>kuna.</w:t>
      </w:r>
    </w:p>
    <w:p w:rsidRPr="00D81B18" w:rsidR="00D1702E" w:rsidP="007B6110" w:rsidRDefault="007B6110">
      <w:pPr>
        <w:pStyle w:val="Odlomakpopisa"/>
        <w:numPr>
          <w:ilvl w:val="0"/>
          <w:numId w:val="3"/>
        </w:numPr>
        <w:contextualSpacing/>
      </w:pPr>
      <w:r w:rsidRPr="00D81B18">
        <w:t>Land Salzburg, Postfach 527, 5010 Salzburg</w:t>
      </w:r>
      <w:r w:rsidRPr="00D81B18" w:rsidR="0039307A">
        <w:t>,</w:t>
      </w:r>
      <w:r w:rsidRPr="00D81B18" w:rsidR="00D1702E">
        <w:t xml:space="preserve"> prijavio je tražbinu u iznosu od 0,00 kuna, a u prijedlogu za otvaranje predstečajnog postupka za navedenog vjerovnika  navedena prijava tražbine u iznosu od </w:t>
      </w:r>
      <w:r w:rsidRPr="00D81B18">
        <w:t xml:space="preserve">300,00 </w:t>
      </w:r>
      <w:r w:rsidRPr="00D81B18" w:rsidR="00D1702E">
        <w:t xml:space="preserve">kn. pa se smatra utvrđenom u iznosu od </w:t>
      </w:r>
      <w:r w:rsidRPr="00D81B18">
        <w:t>300,00</w:t>
      </w:r>
      <w:r w:rsidRPr="00D81B18" w:rsidR="00D1702E">
        <w:t xml:space="preserve"> kuna.</w:t>
      </w:r>
    </w:p>
    <w:p w:rsidRPr="00D81B18" w:rsidR="00D1702E" w:rsidP="007B6110" w:rsidRDefault="007B6110">
      <w:pPr>
        <w:pStyle w:val="Odlomakpopisa"/>
        <w:numPr>
          <w:ilvl w:val="0"/>
          <w:numId w:val="3"/>
        </w:numPr>
        <w:contextualSpacing/>
      </w:pPr>
      <w:r w:rsidRPr="00D81B18">
        <w:t>LOZA VRDOLJAK d.o.o. za trgovinu i ugostiteljstvo, Kukuljevićeva 6, 21000 Split</w:t>
      </w:r>
      <w:r w:rsidRPr="00D81B18" w:rsidR="00D1702E">
        <w:t>, OIB:</w:t>
      </w:r>
      <w:r w:rsidRPr="00D81B18">
        <w:t xml:space="preserve"> 67454088718</w:t>
      </w:r>
      <w:r w:rsidRPr="00D81B18" w:rsidR="00D1702E">
        <w:t>, prijavio je tražbinu u iznosu od 0,00 kuna, a u prijedlogu za otvaranje predstečajnog postupka za navedenog vjerovnika  navede</w:t>
      </w:r>
      <w:r w:rsidRPr="00D81B18">
        <w:t xml:space="preserve">na prijava tražbine u iznosu od 19.035,00 </w:t>
      </w:r>
      <w:r w:rsidRPr="00D81B18" w:rsidR="00D1702E">
        <w:t xml:space="preserve">kn. pa se smatra utvrđenom u iznosu od </w:t>
      </w:r>
      <w:r w:rsidRPr="00D81B18">
        <w:t xml:space="preserve">19.035,00 </w:t>
      </w:r>
      <w:r w:rsidRPr="00D81B18" w:rsidR="00D1702E">
        <w:t>kuna.</w:t>
      </w:r>
    </w:p>
    <w:p w:rsidRPr="00D81B18" w:rsidR="00D1702E" w:rsidP="007B6110" w:rsidRDefault="007B6110">
      <w:pPr>
        <w:pStyle w:val="Odlomakpopisa"/>
        <w:numPr>
          <w:ilvl w:val="0"/>
          <w:numId w:val="3"/>
        </w:numPr>
        <w:contextualSpacing/>
      </w:pPr>
      <w:r w:rsidRPr="00D81B18">
        <w:t>LUKA &amp; MARKO za turizam, putnička agencija, društvo s ograničenom odgovornošću, Obala kneza Domagoja 1, 21000 Split, OIB: 93885968536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330,00 </w:t>
      </w:r>
      <w:r w:rsidRPr="00D81B18" w:rsidR="00D1702E">
        <w:t xml:space="preserve">kn. pa </w:t>
      </w:r>
      <w:r w:rsidRPr="00D81B18">
        <w:t xml:space="preserve">se smatra utvrđenom u iznosu od 330,00 </w:t>
      </w:r>
      <w:r w:rsidRPr="00D81B18" w:rsidR="00D1702E">
        <w:t>kuna.</w:t>
      </w:r>
    </w:p>
    <w:p w:rsidRPr="00D81B18" w:rsidR="00D1702E" w:rsidP="007B6110" w:rsidRDefault="007B6110">
      <w:pPr>
        <w:pStyle w:val="Odlomakpopisa"/>
        <w:numPr>
          <w:ilvl w:val="0"/>
          <w:numId w:val="3"/>
        </w:numPr>
        <w:contextualSpacing/>
      </w:pPr>
      <w:r w:rsidRPr="00D81B18">
        <w:t>LUNA VECTURA, društvo s ograničenom odgovornošću za trgovinu, turizam i iznajmljivanje motornih vozila, Put Balana 1, 21220 Trogir</w:t>
      </w:r>
      <w:r w:rsidRPr="00D81B18" w:rsidR="00D1702E">
        <w:t>, OIB:</w:t>
      </w:r>
      <w:r w:rsidRPr="00D81B18">
        <w:t xml:space="preserve"> 54945234633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200,00 </w:t>
      </w:r>
      <w:r w:rsidRPr="00D81B18" w:rsidR="00D1702E">
        <w:t xml:space="preserve">kn. pa se smatra utvrđenom u iznosu od </w:t>
      </w:r>
      <w:r w:rsidRPr="00D81B18">
        <w:t xml:space="preserve">200,00 </w:t>
      </w:r>
      <w:r w:rsidRPr="00D81B18" w:rsidR="00D1702E">
        <w:t>kuna.</w:t>
      </w:r>
    </w:p>
    <w:p w:rsidRPr="00D81B18" w:rsidR="00D1702E" w:rsidP="007B6110" w:rsidRDefault="007B6110">
      <w:pPr>
        <w:pStyle w:val="Odlomakpopisa"/>
        <w:numPr>
          <w:ilvl w:val="0"/>
          <w:numId w:val="3"/>
        </w:numPr>
        <w:contextualSpacing/>
      </w:pPr>
      <w:r w:rsidRPr="00D81B18">
        <w:t>Mališić d.o.o., Biletić polje bb, 88260 Čitluk</w:t>
      </w:r>
      <w:r w:rsidRPr="00D81B18" w:rsidR="0039307A">
        <w:t>,</w:t>
      </w:r>
      <w:r w:rsidRPr="00D81B18" w:rsidR="00D1702E">
        <w:t xml:space="preserve"> prijavio je tražbinu u iznosu od 0,00 kuna, a u prijedlogu za otvaranje predstečajnog postupka za navedenog vjerovnika  navedena prijava tražbine u iznosu od </w:t>
      </w:r>
      <w:r w:rsidRPr="00D81B18">
        <w:t xml:space="preserve">7,73 </w:t>
      </w:r>
      <w:r w:rsidRPr="00D81B18" w:rsidR="00D1702E">
        <w:t xml:space="preserve">kn. pa se smatra utvrđenom u iznosu od </w:t>
      </w:r>
      <w:r w:rsidRPr="00D81B18">
        <w:t xml:space="preserve">7,73 </w:t>
      </w:r>
      <w:r w:rsidRPr="00D81B18" w:rsidR="00D1702E">
        <w:t>kuna.</w:t>
      </w:r>
    </w:p>
    <w:p w:rsidRPr="00D81B18" w:rsidR="00D1702E" w:rsidP="007B6110" w:rsidRDefault="007B6110">
      <w:pPr>
        <w:pStyle w:val="Odlomakpopisa"/>
        <w:numPr>
          <w:ilvl w:val="0"/>
          <w:numId w:val="3"/>
        </w:numPr>
        <w:contextualSpacing/>
      </w:pPr>
      <w:r w:rsidRPr="00D81B18">
        <w:t>Matuško Autoservis, Dubrovačka 5, 88390 Neum</w:t>
      </w:r>
      <w:r w:rsidRPr="00D81B18" w:rsidR="0039307A">
        <w:t>,</w:t>
      </w:r>
      <w:r w:rsidRPr="00D81B18" w:rsidR="00D1702E">
        <w:t xml:space="preserve"> prijavio je tražbinu u iznosu od 0,00 kuna, a u prijedlogu za otvaranje predstečajnog postupka za navedenog vjerovnika  navedena prijava tražbine u iznosu od </w:t>
      </w:r>
      <w:r w:rsidRPr="00D81B18">
        <w:t>200,00</w:t>
      </w:r>
      <w:r w:rsidRPr="00D81B18" w:rsidR="00D1702E">
        <w:t xml:space="preserve"> kn. pa se smatra utvrđenom u iznosu od </w:t>
      </w:r>
      <w:r w:rsidRPr="00D81B18">
        <w:t xml:space="preserve">200,00 </w:t>
      </w:r>
      <w:r w:rsidRPr="00D81B18" w:rsidR="00D1702E">
        <w:t>kuna.</w:t>
      </w:r>
    </w:p>
    <w:p w:rsidRPr="00D81B18" w:rsidR="00D1702E" w:rsidP="007B6110" w:rsidRDefault="007B6110">
      <w:pPr>
        <w:pStyle w:val="Odlomakpopisa"/>
        <w:numPr>
          <w:ilvl w:val="0"/>
          <w:numId w:val="3"/>
        </w:numPr>
        <w:contextualSpacing/>
      </w:pPr>
      <w:r w:rsidRPr="00D81B18">
        <w:t>MALIK društvo s ograničenom odgovornošću za turizam, Put Vrila 1, 21310 Omiš, OIB: 27969502148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>5.700,00</w:t>
      </w:r>
      <w:r w:rsidRPr="00D81B18" w:rsidR="00D1702E">
        <w:t xml:space="preserve"> kn. pa se smatra utvrđenom u iznosu od </w:t>
      </w:r>
      <w:r w:rsidRPr="00D81B18">
        <w:t xml:space="preserve">5.700,00 </w:t>
      </w:r>
      <w:r w:rsidRPr="00D81B18" w:rsidR="00D1702E">
        <w:t>kuna.</w:t>
      </w:r>
    </w:p>
    <w:p w:rsidRPr="00D81B18" w:rsidR="00D1702E" w:rsidP="007B6110" w:rsidRDefault="007B6110">
      <w:pPr>
        <w:pStyle w:val="Odlomakpopisa"/>
        <w:numPr>
          <w:ilvl w:val="0"/>
          <w:numId w:val="3"/>
        </w:numPr>
        <w:contextualSpacing/>
      </w:pPr>
      <w:r w:rsidRPr="00D81B18">
        <w:t>MANEK MEDIA jednostavno društvo s ograničenom odgovornošću za usluge, Ulica Vile Velebita 9A, 10000 Zagreb</w:t>
      </w:r>
      <w:r w:rsidRPr="00D81B18" w:rsidR="00D1702E">
        <w:t>, OIB:</w:t>
      </w:r>
      <w:r w:rsidRPr="00D81B18">
        <w:t xml:space="preserve"> 93204867716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5.083,67 </w:t>
      </w:r>
      <w:r w:rsidRPr="00D81B18" w:rsidR="00D1702E">
        <w:t xml:space="preserve">kn. pa se smatra utvrđenom u iznosu od </w:t>
      </w:r>
      <w:r w:rsidRPr="00D81B18">
        <w:t xml:space="preserve">5.083,67 </w:t>
      </w:r>
      <w:r w:rsidRPr="00D81B18" w:rsidR="00D1702E">
        <w:t>kuna.</w:t>
      </w:r>
    </w:p>
    <w:p w:rsidRPr="00D81B18" w:rsidR="00D1702E" w:rsidP="00516BEE" w:rsidRDefault="00516BEE">
      <w:pPr>
        <w:pStyle w:val="Odlomakpopisa"/>
        <w:numPr>
          <w:ilvl w:val="0"/>
          <w:numId w:val="3"/>
        </w:numPr>
        <w:contextualSpacing/>
      </w:pPr>
      <w:r w:rsidRPr="00D81B18">
        <w:t>AUTO MARETIĆ, obrt za prijevoz putnika, vl. Jakov Maretić, D</w:t>
      </w:r>
      <w:r w:rsidRPr="00D81B18" w:rsidR="004F1B88">
        <w:t>icmo</w:t>
      </w:r>
      <w:r w:rsidRPr="00D81B18">
        <w:t xml:space="preserve"> K</w:t>
      </w:r>
      <w:r w:rsidRPr="00D81B18" w:rsidR="004F1B88">
        <w:t>raj</w:t>
      </w:r>
      <w:r w:rsidRPr="00D81B18">
        <w:t>, Kraj 64 A, K</w:t>
      </w:r>
      <w:r w:rsidRPr="00D81B18" w:rsidR="008814DE">
        <w:t>raj</w:t>
      </w:r>
      <w:r w:rsidRPr="00D81B18">
        <w:t xml:space="preserve"> 64A, 21232 K</w:t>
      </w:r>
      <w:r w:rsidRPr="00D81B18" w:rsidR="008814DE">
        <w:t>raj</w:t>
      </w:r>
      <w:r w:rsidRPr="00D81B18" w:rsidR="00D1702E">
        <w:t>, OIB:</w:t>
      </w:r>
      <w:r w:rsidRPr="00D81B18">
        <w:t xml:space="preserve"> 68995025424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3.576,54 </w:t>
      </w:r>
      <w:r w:rsidRPr="00D81B18" w:rsidR="00D1702E">
        <w:t xml:space="preserve">kn. pa se smatra utvrđenom u iznosu od </w:t>
      </w:r>
      <w:r w:rsidRPr="00D81B18">
        <w:t xml:space="preserve">3.576,54 </w:t>
      </w:r>
      <w:r w:rsidRPr="00D81B18" w:rsidR="00D1702E">
        <w:t>kuna.</w:t>
      </w:r>
    </w:p>
    <w:p w:rsidRPr="00D81B18" w:rsidR="00D1702E" w:rsidP="00D27714" w:rsidRDefault="00D27714">
      <w:pPr>
        <w:pStyle w:val="Odlomakpopisa"/>
        <w:numPr>
          <w:ilvl w:val="0"/>
          <w:numId w:val="3"/>
        </w:numPr>
        <w:contextualSpacing/>
      </w:pPr>
      <w:r w:rsidRPr="00D81B18">
        <w:t>FILIP MARIANI, PUT ORIŠCA 26, 21000 SPLIT, OIB: 70276828301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69.400,00 </w:t>
      </w:r>
      <w:r w:rsidRPr="00D81B18" w:rsidR="00D1702E">
        <w:t xml:space="preserve">kn. pa se smatra utvrđenom u iznosu od </w:t>
      </w:r>
      <w:r w:rsidRPr="00D81B18">
        <w:t xml:space="preserve">69.400,00 </w:t>
      </w:r>
      <w:r w:rsidRPr="00D81B18" w:rsidR="00D1702E">
        <w:t>kuna.</w:t>
      </w:r>
    </w:p>
    <w:p w:rsidRPr="00D81B18" w:rsidR="00D1702E" w:rsidP="00D27714" w:rsidRDefault="00D27714">
      <w:pPr>
        <w:pStyle w:val="Odlomakpopisa"/>
        <w:numPr>
          <w:ilvl w:val="0"/>
          <w:numId w:val="3"/>
        </w:numPr>
        <w:contextualSpacing/>
      </w:pPr>
      <w:r w:rsidRPr="00D81B18">
        <w:t>KALETA, obrt za ugostiteljstvo i usluge, vl.Goran Matijaš, Trogir, Mornarska 24 A, M</w:t>
      </w:r>
      <w:r w:rsidRPr="00D81B18" w:rsidR="004F1B88">
        <w:t>ornarska</w:t>
      </w:r>
      <w:r w:rsidRPr="00D81B18">
        <w:t xml:space="preserve"> 24, 21220 T</w:t>
      </w:r>
      <w:r w:rsidRPr="00D81B18" w:rsidR="004F1B88">
        <w:t>rogir</w:t>
      </w:r>
      <w:r w:rsidRPr="00D81B18" w:rsidR="00D1702E">
        <w:t>, OIB:</w:t>
      </w:r>
      <w:r w:rsidRPr="00D81B18">
        <w:t xml:space="preserve"> 41911833512</w:t>
      </w:r>
      <w:r w:rsidRPr="00D81B18" w:rsidR="00D1702E">
        <w:t>, prija</w:t>
      </w:r>
      <w:r w:rsidRPr="00D81B18">
        <w:t>vio je tražbinu u iznosu od 18.750,00</w:t>
      </w:r>
      <w:r w:rsidRPr="00D81B18" w:rsidR="00D1702E">
        <w:t xml:space="preserve"> kuna, a u prijedlogu za otvaranje predstečajnog postupka za navedenog vjerovnika  navedena prijava tražbine u iznosu od </w:t>
      </w:r>
      <w:r w:rsidRPr="00D81B18">
        <w:t xml:space="preserve">12.250,00 </w:t>
      </w:r>
      <w:r w:rsidRPr="00D81B18" w:rsidR="00D1702E">
        <w:t xml:space="preserve">kn. pa se smatra utvrđenom u iznosu od </w:t>
      </w:r>
      <w:r w:rsidRPr="00D81B18" w:rsidR="0039307A">
        <w:t xml:space="preserve">18.750,00 </w:t>
      </w:r>
      <w:r w:rsidRPr="00D81B18" w:rsidR="00D1702E">
        <w:t>kuna.</w:t>
      </w:r>
    </w:p>
    <w:p w:rsidRPr="00D81B18" w:rsidR="00D1702E" w:rsidP="00D27714" w:rsidRDefault="00D27714">
      <w:pPr>
        <w:pStyle w:val="Odlomakpopisa"/>
        <w:numPr>
          <w:ilvl w:val="0"/>
          <w:numId w:val="3"/>
        </w:numPr>
        <w:contextualSpacing/>
      </w:pPr>
      <w:r w:rsidRPr="00D81B18">
        <w:t>Obrt za trgovinu i izradu ŠKOLJKICA vl. Maja Matijaš, Trogir, Matije Gupca 3, D</w:t>
      </w:r>
      <w:r w:rsidRPr="00D81B18" w:rsidR="004F1B88">
        <w:t>on</w:t>
      </w:r>
      <w:r w:rsidRPr="00D81B18">
        <w:t xml:space="preserve"> V</w:t>
      </w:r>
      <w:r w:rsidRPr="00D81B18" w:rsidR="004F1B88">
        <w:t>jekoslava</w:t>
      </w:r>
      <w:r w:rsidRPr="00D81B18">
        <w:t xml:space="preserve"> B</w:t>
      </w:r>
      <w:r w:rsidRPr="00D81B18" w:rsidR="004F1B88">
        <w:t>ilote</w:t>
      </w:r>
      <w:r w:rsidRPr="00D81B18">
        <w:t xml:space="preserve"> 26, 21220 S</w:t>
      </w:r>
      <w:r w:rsidRPr="00D81B18" w:rsidR="004F1B88">
        <w:t>eget</w:t>
      </w:r>
      <w:r w:rsidRPr="00D81B18">
        <w:t xml:space="preserve"> D</w:t>
      </w:r>
      <w:r w:rsidRPr="00D81B18" w:rsidR="004F1B88">
        <w:t>onji</w:t>
      </w:r>
      <w:r w:rsidRPr="00D81B18" w:rsidR="00D1702E">
        <w:t>, OIB:</w:t>
      </w:r>
      <w:r w:rsidRPr="00D81B18">
        <w:t xml:space="preserve"> 74343518261</w:t>
      </w:r>
      <w:r w:rsidRPr="00D81B18" w:rsidR="00D1702E">
        <w:t xml:space="preserve">, prijavio je tražbinu u iznosu od </w:t>
      </w:r>
      <w:r w:rsidRPr="00D81B18">
        <w:t xml:space="preserve">100,00 </w:t>
      </w:r>
      <w:r w:rsidRPr="00D81B18" w:rsidR="00D1702E">
        <w:t xml:space="preserve">kuna, a u prijedlogu za otvaranje predstečajnog postupka za navedenog vjerovnika  navedena prijava tražbine u iznosu od </w:t>
      </w:r>
      <w:r w:rsidRPr="00D81B18">
        <w:t xml:space="preserve">100,00 </w:t>
      </w:r>
      <w:r w:rsidRPr="00D81B18" w:rsidR="00D1702E">
        <w:t xml:space="preserve">kn. pa se smatra utvrđenom u iznosu od </w:t>
      </w:r>
      <w:r w:rsidRPr="00D81B18">
        <w:t xml:space="preserve">100,00 </w:t>
      </w:r>
      <w:r w:rsidRPr="00D81B18" w:rsidR="00D1702E">
        <w:t>kuna.</w:t>
      </w:r>
    </w:p>
    <w:p w:rsidRPr="00D81B18" w:rsidR="00D1702E" w:rsidP="00D27714" w:rsidRDefault="00D27714">
      <w:pPr>
        <w:pStyle w:val="Odlomakpopisa"/>
        <w:numPr>
          <w:ilvl w:val="0"/>
          <w:numId w:val="3"/>
        </w:numPr>
        <w:contextualSpacing/>
      </w:pPr>
      <w:r w:rsidRPr="00D81B18">
        <w:t>PLAUTILLA, obrt za usluge turističkog vodiča, vl. Ines Milić, Solin, Braće Radića 52, BRAĆE RADIĆA 52, 21210 SOLIN, OIB: 95387194766</w:t>
      </w:r>
      <w:r w:rsidRPr="00D81B18" w:rsidR="00D1702E">
        <w:t>, prijavio je tražbinu u iznosu od 0,00 kuna, a u prijedlogu za otvaranje predstečajnog postupka za navedenog vjerovnika  navedena prijav</w:t>
      </w:r>
      <w:r w:rsidRPr="00D81B18">
        <w:t>a tražbine u iznosu od 600,00</w:t>
      </w:r>
      <w:r w:rsidRPr="00D81B18" w:rsidR="00D1702E">
        <w:t xml:space="preserve"> kn. pa se smatra</w:t>
      </w:r>
      <w:r w:rsidRPr="00D81B18">
        <w:t xml:space="preserve"> utvrđenom u iznosu od 600,00</w:t>
      </w:r>
      <w:r w:rsidRPr="00D81B18" w:rsidR="00D1702E">
        <w:t xml:space="preserve"> kuna.</w:t>
      </w:r>
    </w:p>
    <w:p w:rsidRPr="00D81B18" w:rsidR="00D1702E" w:rsidP="00D27714" w:rsidRDefault="00D27714">
      <w:pPr>
        <w:pStyle w:val="Odlomakpopisa"/>
        <w:numPr>
          <w:ilvl w:val="0"/>
          <w:numId w:val="3"/>
        </w:numPr>
        <w:contextualSpacing/>
      </w:pPr>
      <w:r w:rsidRPr="00D81B18">
        <w:t>MINISTARSTVO FINANCIJA, Katančićeva 5, 10000 ZAGREB</w:t>
      </w:r>
      <w:r w:rsidRPr="00D81B18" w:rsidR="00D1702E">
        <w:t>, OIB:</w:t>
      </w:r>
      <w:r w:rsidRPr="00D81B18">
        <w:t xml:space="preserve"> 18683136487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54.842,00 </w:t>
      </w:r>
      <w:r w:rsidRPr="00D81B18" w:rsidR="00D1702E">
        <w:t xml:space="preserve">kn. pa se smatra utvrđenom u iznosu od </w:t>
      </w:r>
      <w:r w:rsidRPr="00D81B18">
        <w:t xml:space="preserve">54.842,00 </w:t>
      </w:r>
      <w:r w:rsidRPr="00D81B18" w:rsidR="00D1702E">
        <w:t>kuna.</w:t>
      </w:r>
    </w:p>
    <w:p w:rsidRPr="00D81B18" w:rsidR="00D1702E" w:rsidP="00A66A28" w:rsidRDefault="00D27714">
      <w:pPr>
        <w:pStyle w:val="Odlomakpopisa"/>
        <w:numPr>
          <w:ilvl w:val="0"/>
          <w:numId w:val="3"/>
        </w:numPr>
        <w:contextualSpacing/>
      </w:pPr>
      <w:r w:rsidRPr="00D81B18">
        <w:t>"MARIO"obrt za trgovinu, grafičke usluge i izradu vl. Mario Miše, Trogir, Andrije Hebranga 27, ANDRIJE HEBRANGA 27, 21220 TROGIR</w:t>
      </w:r>
      <w:r w:rsidRPr="00D81B18" w:rsidR="00D1702E">
        <w:t>, OIB:</w:t>
      </w:r>
      <w:r w:rsidRPr="00D81B18">
        <w:t xml:space="preserve"> 09240086775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 w:rsidR="00A66A28">
        <w:t xml:space="preserve">4.300,00 </w:t>
      </w:r>
      <w:r w:rsidRPr="00D81B18" w:rsidR="00D1702E">
        <w:t xml:space="preserve">kn. pa se smatra utvrđenom u iznosu od </w:t>
      </w:r>
      <w:r w:rsidRPr="00D81B18" w:rsidR="00A66A28">
        <w:t xml:space="preserve">4.300,00 </w:t>
      </w:r>
      <w:r w:rsidRPr="00D81B18" w:rsidR="00D1702E">
        <w:t>kuna.</w:t>
      </w:r>
    </w:p>
    <w:p w:rsidRPr="00D81B18" w:rsidR="00D1702E" w:rsidP="00A66A28" w:rsidRDefault="00A66A28">
      <w:pPr>
        <w:pStyle w:val="Odlomakpopisa"/>
        <w:numPr>
          <w:ilvl w:val="0"/>
          <w:numId w:val="3"/>
        </w:numPr>
        <w:contextualSpacing/>
      </w:pPr>
      <w:r w:rsidRPr="00D81B18">
        <w:t>Trgovačko-automehaničarski obrt AUTO MIŠE vl. Petar Miše, Trogir, Put Demunta 6, P</w:t>
      </w:r>
      <w:r w:rsidRPr="00D81B18" w:rsidR="004F1B88">
        <w:t>ut</w:t>
      </w:r>
      <w:r w:rsidRPr="00D81B18">
        <w:t xml:space="preserve"> R</w:t>
      </w:r>
      <w:r w:rsidRPr="00D81B18" w:rsidR="004F1B88">
        <w:t>ibole</w:t>
      </w:r>
      <w:r w:rsidRPr="00D81B18">
        <w:t xml:space="preserve"> 2, 21220 T</w:t>
      </w:r>
      <w:r w:rsidRPr="00D81B18" w:rsidR="004F1B88">
        <w:t>rogir</w:t>
      </w:r>
      <w:r w:rsidRPr="00D81B18">
        <w:t>, OIB: 17343794034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730,00 </w:t>
      </w:r>
      <w:r w:rsidRPr="00D81B18" w:rsidR="00D1702E">
        <w:t xml:space="preserve">kn. pa se smatra utvrđenom u iznosu od </w:t>
      </w:r>
      <w:r w:rsidRPr="00D81B18">
        <w:t xml:space="preserve">730,00 </w:t>
      </w:r>
      <w:r w:rsidRPr="00D81B18" w:rsidR="00D1702E">
        <w:t>kuna.</w:t>
      </w:r>
    </w:p>
    <w:p w:rsidRPr="00D81B18" w:rsidR="00D1702E" w:rsidP="00930B63" w:rsidRDefault="00930B63">
      <w:pPr>
        <w:pStyle w:val="Odlomakpopisa"/>
        <w:numPr>
          <w:ilvl w:val="0"/>
          <w:numId w:val="3"/>
        </w:numPr>
        <w:contextualSpacing/>
      </w:pPr>
      <w:r w:rsidRPr="00D81B18">
        <w:t>Odvjetnik Pavao Mrkonjić, Ante Topića Mimare 24, Zagreb, L</w:t>
      </w:r>
      <w:r w:rsidRPr="00D81B18" w:rsidR="00335675">
        <w:t>judevita</w:t>
      </w:r>
      <w:r w:rsidRPr="00D81B18">
        <w:t xml:space="preserve"> G</w:t>
      </w:r>
      <w:r w:rsidRPr="00D81B18" w:rsidR="00335675">
        <w:t>aja</w:t>
      </w:r>
      <w:r w:rsidRPr="00D81B18">
        <w:t xml:space="preserve"> 64, 10430 S</w:t>
      </w:r>
      <w:r w:rsidRPr="00D81B18" w:rsidR="00335675">
        <w:t>amobor</w:t>
      </w:r>
      <w:r w:rsidRPr="00D81B18" w:rsidR="00D1702E">
        <w:t>, OIB:</w:t>
      </w:r>
      <w:r w:rsidRPr="00D81B18">
        <w:t xml:space="preserve"> 50443048410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>5.000,00</w:t>
      </w:r>
      <w:r w:rsidRPr="00D81B18" w:rsidR="00D1702E">
        <w:t xml:space="preserve"> kn. pa se smatra utvrđenom u iznosu</w:t>
      </w:r>
      <w:r w:rsidRPr="00D81B18">
        <w:t xml:space="preserve"> od 5.000,00</w:t>
      </w:r>
      <w:r w:rsidRPr="00D81B18" w:rsidR="00D1702E">
        <w:t xml:space="preserve"> kuna.</w:t>
      </w:r>
    </w:p>
    <w:p w:rsidRPr="00D81B18" w:rsidR="00D1702E" w:rsidP="00930B63" w:rsidRDefault="00930B63">
      <w:pPr>
        <w:pStyle w:val="Odlomakpopisa"/>
        <w:numPr>
          <w:ilvl w:val="0"/>
          <w:numId w:val="3"/>
        </w:numPr>
        <w:contextualSpacing/>
      </w:pPr>
      <w:r w:rsidRPr="00D81B18">
        <w:t>LABORA, obrt za usluge i turistička agencija, vl. Roko Munitić, Split, Harambašićeva 1, D</w:t>
      </w:r>
      <w:r w:rsidRPr="00D81B18" w:rsidR="00335675">
        <w:t xml:space="preserve">omovinskog </w:t>
      </w:r>
      <w:r w:rsidRPr="00D81B18">
        <w:t xml:space="preserve"> </w:t>
      </w:r>
      <w:r w:rsidRPr="00D81B18" w:rsidR="00335675">
        <w:t>rata</w:t>
      </w:r>
      <w:r w:rsidRPr="00D81B18">
        <w:t xml:space="preserve"> 44, 21000 S</w:t>
      </w:r>
      <w:r w:rsidRPr="00D81B18" w:rsidR="00335675">
        <w:t>plit</w:t>
      </w:r>
      <w:r w:rsidRPr="00D81B18">
        <w:t>, OIB: 13994929451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9.100,00 </w:t>
      </w:r>
      <w:r w:rsidRPr="00D81B18" w:rsidR="00D1702E">
        <w:t xml:space="preserve">kn. pa se smatra utvrđenom u iznosu od </w:t>
      </w:r>
      <w:r w:rsidRPr="00D81B18">
        <w:t xml:space="preserve">9.100,00 </w:t>
      </w:r>
      <w:r w:rsidRPr="00D81B18" w:rsidR="00D1702E">
        <w:t>kuna.</w:t>
      </w:r>
    </w:p>
    <w:p w:rsidRPr="00D81B18" w:rsidR="00D1702E" w:rsidP="00820EE0" w:rsidRDefault="00930B63">
      <w:pPr>
        <w:pStyle w:val="Odlomakpopisa"/>
        <w:numPr>
          <w:ilvl w:val="0"/>
          <w:numId w:val="3"/>
        </w:numPr>
        <w:contextualSpacing/>
      </w:pPr>
      <w:r w:rsidRPr="00D81B18">
        <w:t>Obrt za turizam TRAU vl. Marija Munjiza, Trogir, Kralja Tomislava 16, TRG S</w:t>
      </w:r>
      <w:r w:rsidRPr="00D81B18" w:rsidR="00335675">
        <w:t>v</w:t>
      </w:r>
      <w:r w:rsidRPr="00D81B18">
        <w:t>.</w:t>
      </w:r>
      <w:r w:rsidRPr="00D81B18" w:rsidR="00335675">
        <w:t xml:space="preserve"> </w:t>
      </w:r>
      <w:r w:rsidRPr="00D81B18">
        <w:t>J</w:t>
      </w:r>
      <w:r w:rsidRPr="00D81B18" w:rsidR="00335675">
        <w:t>akova</w:t>
      </w:r>
      <w:r w:rsidRPr="00D81B18">
        <w:t xml:space="preserve"> 3, 21220 T</w:t>
      </w:r>
      <w:r w:rsidRPr="00D81B18" w:rsidR="00335675">
        <w:t>rogir</w:t>
      </w:r>
      <w:r w:rsidRPr="00D81B18">
        <w:t>, OIB: 79332044462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 w:rsidR="00820EE0">
        <w:t>8.478,00</w:t>
      </w:r>
      <w:r w:rsidRPr="00D81B18" w:rsidR="00D1702E">
        <w:t xml:space="preserve"> kn. pa se smatra utvrđenom u iznosu od </w:t>
      </w:r>
      <w:r w:rsidRPr="00D81B18" w:rsidR="00820EE0">
        <w:t xml:space="preserve">8.478,00 </w:t>
      </w:r>
      <w:r w:rsidRPr="00D81B18" w:rsidR="00D1702E">
        <w:t>kuna.</w:t>
      </w:r>
    </w:p>
    <w:p w:rsidRPr="00D81B18" w:rsidR="00D1702E" w:rsidP="00820EE0" w:rsidRDefault="00820EE0">
      <w:pPr>
        <w:pStyle w:val="Odlomakpopisa"/>
        <w:numPr>
          <w:ilvl w:val="0"/>
          <w:numId w:val="3"/>
        </w:numPr>
        <w:contextualSpacing/>
      </w:pPr>
      <w:r w:rsidRPr="00D81B18">
        <w:t>NACIONALNI PARK KRKA, javna ustanova, Trg Ivana Pavla II 5, 22000 Šibenik, OIB: 67969498372</w:t>
      </w:r>
      <w:r w:rsidRPr="00D81B18" w:rsidR="00D1702E">
        <w:t>, prija</w:t>
      </w:r>
      <w:r w:rsidRPr="00D81B18">
        <w:t>vio je tražbinu u iznosu od 62.531,98</w:t>
      </w:r>
      <w:r w:rsidRPr="00D81B18" w:rsidR="00D1702E">
        <w:t xml:space="preserve"> kuna, a u prijedlogu za otvaranje predstečajnog postupka za navedenog vjerovnika  navedena prijava tražbine u iznosu od </w:t>
      </w:r>
      <w:r w:rsidRPr="00D81B18">
        <w:t xml:space="preserve">54.507,85 </w:t>
      </w:r>
      <w:r w:rsidRPr="00D81B18" w:rsidR="00D1702E">
        <w:t xml:space="preserve">kn. pa se smatra utvrđenom u iznosu od </w:t>
      </w:r>
      <w:r w:rsidRPr="00D81B18" w:rsidR="0039307A">
        <w:t xml:space="preserve">62.531,98 </w:t>
      </w:r>
      <w:r w:rsidRPr="00D81B18" w:rsidR="00D1702E">
        <w:t>kuna.</w:t>
      </w:r>
    </w:p>
    <w:p w:rsidRPr="00D81B18" w:rsidR="00D1702E" w:rsidP="00820EE0" w:rsidRDefault="00820EE0">
      <w:pPr>
        <w:pStyle w:val="Odlomakpopisa"/>
        <w:numPr>
          <w:ilvl w:val="0"/>
          <w:numId w:val="3"/>
        </w:numPr>
        <w:contextualSpacing/>
      </w:pPr>
      <w:r w:rsidRPr="00D81B18">
        <w:t>NIKE TRANSPORT za  prijevoz  i usluge,društvo s ograničenom odgovornošću, Blatine 4, 21000 Split, OIB: 18647691733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975,00 </w:t>
      </w:r>
      <w:r w:rsidRPr="00D81B18" w:rsidR="00D1702E">
        <w:t xml:space="preserve">kn. pa se smatra utvrđenom u iznosu od </w:t>
      </w:r>
      <w:r w:rsidRPr="00D81B18">
        <w:t xml:space="preserve">975,00 </w:t>
      </w:r>
      <w:r w:rsidRPr="00D81B18" w:rsidR="00D1702E">
        <w:t>kuna.</w:t>
      </w:r>
    </w:p>
    <w:p w:rsidRPr="00D81B18" w:rsidR="00D1702E" w:rsidP="00820EE0" w:rsidRDefault="00820EE0">
      <w:pPr>
        <w:pStyle w:val="Odlomakpopisa"/>
        <w:numPr>
          <w:ilvl w:val="0"/>
          <w:numId w:val="3"/>
        </w:numPr>
        <w:contextualSpacing/>
      </w:pPr>
      <w:r w:rsidRPr="00D81B18">
        <w:t>NIKIĆ, obrt za ugostiteljstvo i usluge, vl. Ivan Nikić, Trogir, Dr. Franje Tuđmana 34 a, U</w:t>
      </w:r>
      <w:r w:rsidRPr="00D81B18" w:rsidR="00335675">
        <w:t xml:space="preserve">lica </w:t>
      </w:r>
      <w:r w:rsidRPr="00D81B18">
        <w:t xml:space="preserve"> </w:t>
      </w:r>
      <w:r w:rsidRPr="00D81B18" w:rsidR="00335675">
        <w:t>dr</w:t>
      </w:r>
      <w:r w:rsidRPr="00D81B18">
        <w:t>.</w:t>
      </w:r>
      <w:r w:rsidRPr="00D81B18" w:rsidR="00335675">
        <w:t xml:space="preserve"> </w:t>
      </w:r>
      <w:r w:rsidRPr="00D81B18">
        <w:t>F</w:t>
      </w:r>
      <w:r w:rsidRPr="00D81B18" w:rsidR="00335675">
        <w:t>ranje</w:t>
      </w:r>
      <w:r w:rsidRPr="00D81B18">
        <w:t xml:space="preserve"> T</w:t>
      </w:r>
      <w:r w:rsidRPr="00D81B18" w:rsidR="00335675">
        <w:t>uđmana</w:t>
      </w:r>
      <w:r w:rsidRPr="00D81B18">
        <w:t xml:space="preserve"> 58, 21220 T</w:t>
      </w:r>
      <w:r w:rsidRPr="00D81B18" w:rsidR="00335675">
        <w:t>rogir</w:t>
      </w:r>
      <w:r w:rsidRPr="00D81B18" w:rsidR="00D1702E">
        <w:t>, OIB:</w:t>
      </w:r>
      <w:r w:rsidRPr="00D81B18">
        <w:t xml:space="preserve"> 44344619270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250,00 </w:t>
      </w:r>
      <w:r w:rsidRPr="00D81B18" w:rsidR="00D1702E">
        <w:t xml:space="preserve">kn. pa se smatra utvrđenom u iznosu od </w:t>
      </w:r>
      <w:r w:rsidRPr="00D81B18">
        <w:t xml:space="preserve">250,00 </w:t>
      </w:r>
      <w:r w:rsidRPr="00D81B18" w:rsidR="00D1702E">
        <w:t>kuna.</w:t>
      </w:r>
    </w:p>
    <w:p w:rsidRPr="00D81B18" w:rsidR="00D1702E" w:rsidP="00F44AD9" w:rsidRDefault="00F44AD9">
      <w:pPr>
        <w:pStyle w:val="Odlomakpopisa"/>
        <w:numPr>
          <w:ilvl w:val="0"/>
          <w:numId w:val="3"/>
        </w:numPr>
        <w:contextualSpacing/>
      </w:pPr>
      <w:r w:rsidRPr="00D81B18">
        <w:t>NINI TOURS društvo s ograničenom odgovornošću, za prijevoz i turizam, turistička agencija, Vrlička 27, 21000 Split, OIB: 16246966048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300,00 </w:t>
      </w:r>
      <w:r w:rsidRPr="00D81B18" w:rsidR="00D1702E">
        <w:t xml:space="preserve">kn. pa se smatra utvrđenom u iznosu od </w:t>
      </w:r>
      <w:r w:rsidRPr="00D81B18">
        <w:t xml:space="preserve">300,00 </w:t>
      </w:r>
      <w:r w:rsidRPr="00D81B18" w:rsidR="00D1702E">
        <w:t>kuna.</w:t>
      </w:r>
    </w:p>
    <w:p w:rsidRPr="00D81B18" w:rsidR="00D1702E" w:rsidP="007C63C3" w:rsidRDefault="007C63C3">
      <w:pPr>
        <w:pStyle w:val="Odlomakpopisa"/>
        <w:numPr>
          <w:ilvl w:val="0"/>
          <w:numId w:val="3"/>
        </w:numPr>
        <w:contextualSpacing/>
      </w:pPr>
      <w:r w:rsidRPr="00D81B18">
        <w:t>OBNOVA poljoprivredna zadruga, Dr. F. Tuđmana 2, 21220 Trogir, OIB: 41025656770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34.311,07 </w:t>
      </w:r>
      <w:r w:rsidRPr="00D81B18" w:rsidR="00D1702E">
        <w:t xml:space="preserve">kn. pa se smatra utvrđenom u iznosu od </w:t>
      </w:r>
      <w:r w:rsidRPr="00D81B18">
        <w:t xml:space="preserve">34.311,07 </w:t>
      </w:r>
      <w:r w:rsidRPr="00D81B18" w:rsidR="00D1702E">
        <w:t>kuna.</w:t>
      </w:r>
    </w:p>
    <w:p w:rsidRPr="00D81B18" w:rsidR="00D1702E" w:rsidP="007C63C3" w:rsidRDefault="007C63C3">
      <w:pPr>
        <w:pStyle w:val="Odlomakpopisa"/>
        <w:numPr>
          <w:ilvl w:val="0"/>
          <w:numId w:val="3"/>
        </w:numPr>
        <w:contextualSpacing/>
      </w:pPr>
      <w:r w:rsidRPr="00D81B18">
        <w:t>Oil Ac d.o.o., Otriješ bb, 88000 Mostar</w:t>
      </w:r>
      <w:r w:rsidRPr="00D81B18" w:rsidR="0039307A">
        <w:t>,</w:t>
      </w:r>
      <w:r w:rsidRPr="00D81B18" w:rsidR="00D1702E">
        <w:t xml:space="preserve"> prijavio je tražbinu u iznosu od 0,00 kuna, a u prijedlogu za otvaranje predstečajnog postupka za navedenog vjerovnika  navedena prijava tražbine u iznosu od </w:t>
      </w:r>
      <w:r w:rsidRPr="00D81B18">
        <w:t xml:space="preserve">65,97 </w:t>
      </w:r>
      <w:r w:rsidRPr="00D81B18" w:rsidR="00D1702E">
        <w:t xml:space="preserve">kn. pa se smatra utvrđenom u iznosu od </w:t>
      </w:r>
      <w:r w:rsidRPr="00D81B18">
        <w:t>65,97</w:t>
      </w:r>
      <w:r w:rsidRPr="00D81B18" w:rsidR="00D1702E">
        <w:t xml:space="preserve"> kuna.</w:t>
      </w:r>
    </w:p>
    <w:p w:rsidRPr="00D81B18" w:rsidR="00D1702E" w:rsidP="007C63C3" w:rsidRDefault="007C63C3">
      <w:pPr>
        <w:pStyle w:val="Odlomakpopisa"/>
        <w:numPr>
          <w:ilvl w:val="0"/>
          <w:numId w:val="3"/>
        </w:numPr>
        <w:contextualSpacing/>
      </w:pPr>
      <w:r w:rsidRPr="00D81B18">
        <w:t>Palisis AG, Seestrasse 25, 8702 Zollikon</w:t>
      </w:r>
      <w:r w:rsidRPr="00D81B18" w:rsidR="0039307A">
        <w:t>,</w:t>
      </w:r>
      <w:r w:rsidRPr="00D81B18" w:rsidR="00D1702E">
        <w:t xml:space="preserve"> prijavio je tražbinu u iznosu od 0,00 kuna, a u prijedlogu za otvaranje predstečajnog postupka za navedenog vjerovnika  navedena prijava tražbine u iznosu od </w:t>
      </w:r>
      <w:r w:rsidRPr="00D81B18">
        <w:t xml:space="preserve">22.686,17 </w:t>
      </w:r>
      <w:r w:rsidRPr="00D81B18" w:rsidR="00D1702E">
        <w:t xml:space="preserve">kn. pa se smatra utvrđenom u iznosu od </w:t>
      </w:r>
      <w:r w:rsidRPr="00D81B18">
        <w:t xml:space="preserve">22.686,17 </w:t>
      </w:r>
      <w:r w:rsidRPr="00D81B18" w:rsidR="00D1702E">
        <w:t>kuna.</w:t>
      </w:r>
    </w:p>
    <w:p w:rsidRPr="00D81B18" w:rsidR="00D1702E" w:rsidP="007C63C3" w:rsidRDefault="007C63C3">
      <w:pPr>
        <w:pStyle w:val="Odlomakpopisa"/>
        <w:numPr>
          <w:ilvl w:val="0"/>
          <w:numId w:val="3"/>
        </w:numPr>
        <w:contextualSpacing/>
      </w:pPr>
      <w:r w:rsidRPr="00D81B18">
        <w:t>PAIĆ TOURS DICMO - PUTNIČKA AGENCIJA d.o.o. za prijevoz robe i putnika, Osoje 35, 21232 Osoje, OIB: 15758611281</w:t>
      </w:r>
      <w:r w:rsidRPr="00D81B18" w:rsidR="00D1702E">
        <w:t>, prija</w:t>
      </w:r>
      <w:r w:rsidRPr="00D81B18">
        <w:t>vio je tražbinu u iznosu od 5.630,19</w:t>
      </w:r>
      <w:r w:rsidRPr="00D81B18" w:rsidR="00D1702E">
        <w:t xml:space="preserve"> kuna, a u prijedlogu za otvaranje predstečajnog postupka za navedenog vjerovnika  navedena prijava tražbine u iznosu od </w:t>
      </w:r>
      <w:r w:rsidRPr="00D81B18">
        <w:t xml:space="preserve">4.070,00 </w:t>
      </w:r>
      <w:r w:rsidRPr="00D81B18" w:rsidR="00D1702E">
        <w:t xml:space="preserve">kn. pa se smatra utvrđenom u iznosu od </w:t>
      </w:r>
      <w:r w:rsidRPr="00D81B18" w:rsidR="0039307A">
        <w:t xml:space="preserve">5.630,19 </w:t>
      </w:r>
      <w:r w:rsidRPr="00D81B18" w:rsidR="00D1702E">
        <w:t>kuna.</w:t>
      </w:r>
    </w:p>
    <w:p w:rsidRPr="00D81B18" w:rsidR="00D1702E" w:rsidP="007C63C3" w:rsidRDefault="007C63C3">
      <w:pPr>
        <w:pStyle w:val="Odlomakpopisa"/>
        <w:numPr>
          <w:ilvl w:val="0"/>
          <w:numId w:val="3"/>
        </w:numPr>
        <w:contextualSpacing/>
      </w:pPr>
      <w:r w:rsidRPr="00D81B18">
        <w:t>GOLDEN GUIDE, obrt za usluge turističkog vodiča, vl. Petar Parađina, Solin, Gašpini 23, G</w:t>
      </w:r>
      <w:r w:rsidRPr="00D81B18" w:rsidR="00335675">
        <w:t>ašpini</w:t>
      </w:r>
      <w:r w:rsidRPr="00D81B18">
        <w:t xml:space="preserve"> 23, 21210 S</w:t>
      </w:r>
      <w:r w:rsidRPr="00D81B18" w:rsidR="00335675">
        <w:t>olin</w:t>
      </w:r>
      <w:r w:rsidRPr="00D81B18" w:rsidR="00D1702E">
        <w:t>, OIB:</w:t>
      </w:r>
      <w:r w:rsidRPr="00D81B18">
        <w:t xml:space="preserve"> 38862783422</w:t>
      </w:r>
      <w:r w:rsidRPr="00D81B18" w:rsidR="00D1702E">
        <w:t>, prija</w:t>
      </w:r>
      <w:r w:rsidRPr="00D81B18">
        <w:t>vio je tražbinu u iznosu od 8.900,00</w:t>
      </w:r>
      <w:r w:rsidRPr="00D81B18" w:rsidR="00D1702E">
        <w:t xml:space="preserve"> kuna, a u prijedlogu za otvaranje predstečajnog postupka za navedenog vjerovnika  navedena prijava tražbine u iznosu od </w:t>
      </w:r>
      <w:r w:rsidRPr="00D81B18">
        <w:t xml:space="preserve">8.900,00 </w:t>
      </w:r>
      <w:r w:rsidRPr="00D81B18" w:rsidR="00D1702E">
        <w:t xml:space="preserve">kn. pa se smatra utvrđenom u iznosu od </w:t>
      </w:r>
      <w:r w:rsidRPr="00D81B18">
        <w:t xml:space="preserve">8.900,00 </w:t>
      </w:r>
      <w:r w:rsidRPr="00D81B18" w:rsidR="00D1702E">
        <w:t>kuna.</w:t>
      </w:r>
    </w:p>
    <w:p w:rsidRPr="00D81B18" w:rsidR="00D1702E" w:rsidP="00350496" w:rsidRDefault="007C63C3">
      <w:pPr>
        <w:pStyle w:val="Odlomakpopisa"/>
        <w:numPr>
          <w:ilvl w:val="0"/>
          <w:numId w:val="3"/>
        </w:numPr>
        <w:contextualSpacing/>
      </w:pPr>
      <w:r w:rsidRPr="00D81B18">
        <w:t>PARTNER BANKA d.d. ZAGREB, Vončinina 2, 10000 Zagreb, OIB: 71221608291</w:t>
      </w:r>
      <w:r w:rsidRPr="00D81B18" w:rsidR="00D1702E">
        <w:t>, prija</w:t>
      </w:r>
      <w:r w:rsidRPr="00D81B18" w:rsidR="0039307A">
        <w:t>vio je tražbinu u iznosu od 2.871.735,77</w:t>
      </w:r>
      <w:r w:rsidRPr="00D81B18" w:rsidR="00D1702E">
        <w:t xml:space="preserve"> kuna,</w:t>
      </w:r>
      <w:r w:rsidRPr="00D81B18" w:rsidR="00350496">
        <w:t xml:space="preserve"> 100.741,14 kuna, 100.118,04 kuna, 51.802,33 EUR, 100.598,63 kuna,</w:t>
      </w:r>
      <w:r w:rsidRPr="00D81B18" w:rsidR="00D1702E">
        <w:t xml:space="preserve"> </w:t>
      </w:r>
      <w:r w:rsidRPr="00D81B18" w:rsidR="00350496">
        <w:t xml:space="preserve">201.291,77 kuna, </w:t>
      </w:r>
      <w:r w:rsidRPr="00D81B18" w:rsidR="00D1702E">
        <w:t xml:space="preserve">a u prijedlogu za otvaranje predstečajnog postupka za navedenog vjerovnika  navedena prijava tražbine u iznosu od </w:t>
      </w:r>
      <w:r w:rsidRPr="00D81B18" w:rsidR="0039307A">
        <w:t>0,00</w:t>
      </w:r>
      <w:r w:rsidRPr="00D81B18" w:rsidR="00D1702E">
        <w:t xml:space="preserve"> kn. pa se smatra utvrđenom u iznosu od </w:t>
      </w:r>
      <w:r w:rsidRPr="00D81B18" w:rsidR="0039307A">
        <w:t>2.871.735,77</w:t>
      </w:r>
      <w:r w:rsidRPr="00D81B18" w:rsidR="00D1702E">
        <w:t>kuna</w:t>
      </w:r>
      <w:r w:rsidRPr="00D81B18" w:rsidR="00350496">
        <w:t>, 100.741,14 kuna, 100.118,04 kuna, 51.802,33 EUR, 100.598,63 kuna, 201.291,77 kuna</w:t>
      </w:r>
      <w:r w:rsidRPr="00D81B18" w:rsidR="00D1702E">
        <w:t>.</w:t>
      </w:r>
    </w:p>
    <w:p w:rsidRPr="00D81B18" w:rsidR="00D1702E" w:rsidP="00BF1129" w:rsidRDefault="00BF1129">
      <w:pPr>
        <w:pStyle w:val="Odlomakpopisa"/>
        <w:numPr>
          <w:ilvl w:val="0"/>
          <w:numId w:val="3"/>
        </w:numPr>
        <w:contextualSpacing/>
      </w:pPr>
      <w:r w:rsidRPr="00D81B18">
        <w:t>ANITA PAVKOVIĆ, P</w:t>
      </w:r>
      <w:r w:rsidRPr="00D81B18" w:rsidR="00335675">
        <w:t>ut</w:t>
      </w:r>
      <w:r w:rsidRPr="00D81B18">
        <w:t xml:space="preserve"> S</w:t>
      </w:r>
      <w:r w:rsidRPr="00D81B18" w:rsidR="00335675">
        <w:t>alduna</w:t>
      </w:r>
      <w:r w:rsidRPr="00D81B18">
        <w:t xml:space="preserve"> I 3, 21220 T</w:t>
      </w:r>
      <w:r w:rsidRPr="00D81B18" w:rsidR="00335675">
        <w:t>rogir</w:t>
      </w:r>
      <w:r w:rsidRPr="00D81B18" w:rsidR="00D1702E">
        <w:t>, OIB:</w:t>
      </w:r>
      <w:r w:rsidRPr="00D81B18">
        <w:t xml:space="preserve"> 45321684381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50.000,00 </w:t>
      </w:r>
      <w:r w:rsidRPr="00D81B18" w:rsidR="00D1702E">
        <w:t xml:space="preserve">kn. pa se smatra utvrđenom u iznosu od </w:t>
      </w:r>
      <w:r w:rsidRPr="00D81B18">
        <w:t xml:space="preserve">50.000,00 </w:t>
      </w:r>
      <w:r w:rsidRPr="00D81B18" w:rsidR="00D1702E">
        <w:t>kuna.</w:t>
      </w:r>
    </w:p>
    <w:p w:rsidRPr="00D81B18" w:rsidR="00D1702E" w:rsidP="00BF1129" w:rsidRDefault="00BF1129">
      <w:pPr>
        <w:pStyle w:val="Odlomakpopisa"/>
        <w:numPr>
          <w:ilvl w:val="0"/>
          <w:numId w:val="3"/>
        </w:numPr>
        <w:contextualSpacing/>
      </w:pPr>
      <w:r w:rsidRPr="00D81B18">
        <w:t>Obrt za vulkanizersku djelatnost ,izradu i trgovinu PAVKOVIĆ vl. Joško Pavković, Seget Vranjica, Put Kralja Tomislava 86, P</w:t>
      </w:r>
      <w:r w:rsidRPr="00D81B18" w:rsidR="00EA53FA">
        <w:t>ut</w:t>
      </w:r>
      <w:r w:rsidRPr="00D81B18">
        <w:t xml:space="preserve"> </w:t>
      </w:r>
      <w:r w:rsidRPr="00D81B18" w:rsidR="00EA53FA">
        <w:t>kralja</w:t>
      </w:r>
      <w:r w:rsidRPr="00D81B18">
        <w:t xml:space="preserve"> T</w:t>
      </w:r>
      <w:r w:rsidRPr="00D81B18" w:rsidR="00EA53FA">
        <w:t>omislava</w:t>
      </w:r>
      <w:r w:rsidRPr="00D81B18">
        <w:t xml:space="preserve"> 154, 21220 S</w:t>
      </w:r>
      <w:r w:rsidRPr="00D81B18" w:rsidR="00EA53FA">
        <w:t>eget</w:t>
      </w:r>
      <w:r w:rsidRPr="00D81B18">
        <w:t xml:space="preserve"> V</w:t>
      </w:r>
      <w:r w:rsidRPr="00D81B18" w:rsidR="00EA53FA">
        <w:t>ranjica</w:t>
      </w:r>
      <w:r w:rsidRPr="00D81B18">
        <w:t>, OIB: 23960983442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4.557,00 </w:t>
      </w:r>
      <w:r w:rsidRPr="00D81B18" w:rsidR="00D1702E">
        <w:t xml:space="preserve">kn. pa se smatra utvrđenom u iznosu od </w:t>
      </w:r>
      <w:r w:rsidRPr="00D81B18">
        <w:t xml:space="preserve">4.557,00 </w:t>
      </w:r>
      <w:r w:rsidRPr="00D81B18" w:rsidR="00D1702E">
        <w:t>kuna.</w:t>
      </w:r>
    </w:p>
    <w:p w:rsidRPr="00D81B18" w:rsidR="00D1702E" w:rsidP="00BF1129" w:rsidRDefault="00BF1129">
      <w:pPr>
        <w:pStyle w:val="Odlomakpopisa"/>
        <w:numPr>
          <w:ilvl w:val="0"/>
          <w:numId w:val="3"/>
        </w:numPr>
        <w:contextualSpacing/>
      </w:pPr>
      <w:r w:rsidRPr="00D81B18">
        <w:t>MAX NAUTICA, obrt za usluge, vl. Matko Pavković, Trogir, Kneza Trpimira 127, K</w:t>
      </w:r>
      <w:r w:rsidRPr="00D81B18" w:rsidR="00EA53FA">
        <w:t>neza</w:t>
      </w:r>
      <w:r w:rsidRPr="00D81B18">
        <w:t xml:space="preserve"> T</w:t>
      </w:r>
      <w:r w:rsidRPr="00D81B18" w:rsidR="00EA53FA">
        <w:t>rpimira</w:t>
      </w:r>
      <w:r w:rsidRPr="00D81B18">
        <w:t xml:space="preserve"> 127, 21220 T</w:t>
      </w:r>
      <w:r w:rsidRPr="00D81B18" w:rsidR="00EA53FA">
        <w:t>rogir</w:t>
      </w:r>
      <w:r w:rsidRPr="00D81B18">
        <w:t>, OIB: 43665486035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15.000,00 </w:t>
      </w:r>
      <w:r w:rsidRPr="00D81B18" w:rsidR="00D1702E">
        <w:t xml:space="preserve">kn. pa se smatra utvrđenom u iznosu od </w:t>
      </w:r>
      <w:r w:rsidRPr="00D81B18">
        <w:t xml:space="preserve">15.000,00 </w:t>
      </w:r>
      <w:r w:rsidRPr="00D81B18" w:rsidR="00D1702E">
        <w:t>kuna.</w:t>
      </w:r>
    </w:p>
    <w:p w:rsidRPr="00D81B18" w:rsidR="00D1702E" w:rsidP="00765B36" w:rsidRDefault="00BF1129">
      <w:pPr>
        <w:pStyle w:val="Odlomakpopisa"/>
        <w:numPr>
          <w:ilvl w:val="0"/>
          <w:numId w:val="3"/>
        </w:numPr>
        <w:contextualSpacing/>
      </w:pPr>
      <w:r w:rsidRPr="00D81B18">
        <w:t>MIRO PAVKOVIĆ, PUT SALDUNA I 5, 21220 TROGIR</w:t>
      </w:r>
      <w:r w:rsidRPr="00D81B18" w:rsidR="00765B36">
        <w:t>, OIB: 68496804668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 w:rsidR="00765B36">
        <w:t xml:space="preserve">278.341,16 </w:t>
      </w:r>
      <w:r w:rsidRPr="00D81B18" w:rsidR="00D1702E">
        <w:t xml:space="preserve">kn. pa se smatra utvrđenom u iznosu od </w:t>
      </w:r>
      <w:r w:rsidRPr="00D81B18" w:rsidR="00765B36">
        <w:t xml:space="preserve">278.341,16 </w:t>
      </w:r>
      <w:r w:rsidRPr="00D81B18" w:rsidR="00D1702E">
        <w:t>kuna.</w:t>
      </w:r>
    </w:p>
    <w:p w:rsidRPr="00D81B18" w:rsidR="00D1702E" w:rsidP="00765B36" w:rsidRDefault="00765B36">
      <w:pPr>
        <w:pStyle w:val="Odlomakpopisa"/>
        <w:numPr>
          <w:ilvl w:val="0"/>
          <w:numId w:val="3"/>
        </w:numPr>
        <w:contextualSpacing/>
      </w:pPr>
      <w:r w:rsidRPr="00D81B18">
        <w:t>PAŠKO, obrt za prijevoz, usluge i turistička agencija, vl. Damir Pažanin, Vinišće, Viniški mul 6, D</w:t>
      </w:r>
      <w:r w:rsidRPr="00D81B18" w:rsidR="00EA53FA">
        <w:t>omovinskog rata</w:t>
      </w:r>
      <w:r w:rsidRPr="00D81B18">
        <w:t xml:space="preserve"> 104C, 21000 SPLIT</w:t>
      </w:r>
      <w:r w:rsidRPr="00D81B18" w:rsidR="00D1702E">
        <w:t>, OIB:</w:t>
      </w:r>
      <w:r w:rsidRPr="00D81B18">
        <w:t xml:space="preserve"> 04229270498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>2.535,00</w:t>
      </w:r>
      <w:r w:rsidRPr="00D81B18" w:rsidR="00D1702E">
        <w:t xml:space="preserve"> kn. pa se smatra utvrđenom u iznosu od </w:t>
      </w:r>
      <w:r w:rsidRPr="00D81B18">
        <w:t xml:space="preserve">2.535,00 </w:t>
      </w:r>
      <w:r w:rsidRPr="00D81B18" w:rsidR="00D1702E">
        <w:t>kuna.</w:t>
      </w:r>
    </w:p>
    <w:p w:rsidRPr="00D81B18" w:rsidR="00D1702E" w:rsidP="007546A5" w:rsidRDefault="007546A5">
      <w:pPr>
        <w:pStyle w:val="Odlomakpopisa"/>
        <w:numPr>
          <w:ilvl w:val="0"/>
          <w:numId w:val="3"/>
        </w:numPr>
        <w:contextualSpacing/>
      </w:pPr>
      <w:r w:rsidRPr="00D81B18">
        <w:t>VIKTORIA, obrt za usluge, vl. Viktoria Perišić Caktaš, Dugopolje, Ulica domovinskog rata 117, D</w:t>
      </w:r>
      <w:r w:rsidRPr="00D81B18" w:rsidR="00EA53FA">
        <w:t>omovinskog</w:t>
      </w:r>
      <w:r w:rsidRPr="00D81B18">
        <w:t xml:space="preserve"> </w:t>
      </w:r>
      <w:r w:rsidRPr="00D81B18" w:rsidR="00EA53FA">
        <w:t>rata</w:t>
      </w:r>
      <w:r w:rsidRPr="00D81B18">
        <w:t xml:space="preserve"> 117, 21204 D</w:t>
      </w:r>
      <w:r w:rsidRPr="00D81B18" w:rsidR="00EA53FA">
        <w:t>ugopolje</w:t>
      </w:r>
      <w:r w:rsidRPr="00D81B18" w:rsidR="00D1702E">
        <w:t>, OIB:</w:t>
      </w:r>
      <w:r w:rsidRPr="00D81B18">
        <w:t xml:space="preserve"> 50895268876</w:t>
      </w:r>
      <w:r w:rsidRPr="00D81B18" w:rsidR="00D1702E">
        <w:t>, prija</w:t>
      </w:r>
      <w:r w:rsidRPr="00D81B18">
        <w:t>vio je tražbinu u iznosu od 11.300,00</w:t>
      </w:r>
      <w:r w:rsidRPr="00D81B18" w:rsidR="00D1702E">
        <w:t xml:space="preserve"> kuna, a u prijedlogu za otvaranje predstečajnog postupka za navedenog vjerovnika  navedena prijava tražbine u iznosu od </w:t>
      </w:r>
      <w:r w:rsidRPr="00D81B18">
        <w:t>1.200,00</w:t>
      </w:r>
      <w:r w:rsidRPr="00D81B18" w:rsidR="00D1702E">
        <w:t xml:space="preserve"> kn. pa se smatra utvrđenom u iznosu od </w:t>
      </w:r>
      <w:r w:rsidRPr="00D81B18">
        <w:t>1</w:t>
      </w:r>
      <w:r w:rsidR="000804E8">
        <w:t>1.3</w:t>
      </w:r>
      <w:r w:rsidRPr="00D81B18">
        <w:t xml:space="preserve">00,00 </w:t>
      </w:r>
      <w:r w:rsidRPr="00D81B18" w:rsidR="00D1702E">
        <w:t>kuna.</w:t>
      </w:r>
    </w:p>
    <w:p w:rsidRPr="00D81B18" w:rsidR="00D1702E" w:rsidP="007546A5" w:rsidRDefault="007546A5">
      <w:pPr>
        <w:pStyle w:val="Odlomakpopisa"/>
        <w:numPr>
          <w:ilvl w:val="0"/>
          <w:numId w:val="3"/>
        </w:numPr>
        <w:contextualSpacing/>
      </w:pPr>
      <w:r w:rsidRPr="00D81B18">
        <w:t>PJACA HOSTELI d.o.o. za ugostiteljstvo i turizam, putnička agencija, Narodni trg 8, 21000 Split, OIB: 22711913066</w:t>
      </w:r>
      <w:r w:rsidRPr="00D81B18" w:rsidR="00D1702E">
        <w:t>, prijavio je tražbinu u iznosu od 0,00 kuna, a u prijedlogu za otvaranje predstečajnog postupka za navedenog vjerovnika  navedena prijav</w:t>
      </w:r>
      <w:r w:rsidRPr="00D81B18">
        <w:t>a tražbine u iznosu od 6.900,00</w:t>
      </w:r>
      <w:r w:rsidRPr="00D81B18" w:rsidR="00D1702E">
        <w:t xml:space="preserve"> kn. pa se smatra</w:t>
      </w:r>
      <w:r w:rsidRPr="00D81B18">
        <w:t xml:space="preserve"> utvrđenom u iznosu od 6.900,00</w:t>
      </w:r>
      <w:r w:rsidRPr="00D81B18" w:rsidR="00D1702E">
        <w:t xml:space="preserve"> kuna.</w:t>
      </w:r>
    </w:p>
    <w:p w:rsidRPr="00D81B18" w:rsidR="00D1702E" w:rsidP="007546A5" w:rsidRDefault="007546A5">
      <w:pPr>
        <w:pStyle w:val="Odlomakpopisa"/>
        <w:numPr>
          <w:ilvl w:val="0"/>
          <w:numId w:val="3"/>
        </w:numPr>
        <w:contextualSpacing/>
      </w:pPr>
      <w:r w:rsidRPr="00D81B18">
        <w:t>Pointers Travel društvo s ograničenom odgovornošću za usluge u turizmu, turistička agencija, Dubrovačka 99, 31000 Osijek, OIB: 20452744818</w:t>
      </w:r>
      <w:r w:rsidRPr="00D81B18" w:rsidR="00D1702E">
        <w:t>, prijavio je tražbinu u iznosu od 0,00 kuna, a u prijedlogu za otvaranje predstečajnog postupka za navedenog vjerovnika  navedena prijav</w:t>
      </w:r>
      <w:r w:rsidRPr="00D81B18">
        <w:t>a tražbine u iznosu od 6.390,00</w:t>
      </w:r>
      <w:r w:rsidRPr="00D81B18" w:rsidR="00D1702E">
        <w:t xml:space="preserve"> kn. pa se smatra</w:t>
      </w:r>
      <w:r w:rsidRPr="00D81B18">
        <w:t xml:space="preserve"> utvrđenom u iznosu od 6.390,00</w:t>
      </w:r>
      <w:r w:rsidRPr="00D81B18" w:rsidR="00D1702E">
        <w:t xml:space="preserve"> kuna.</w:t>
      </w:r>
    </w:p>
    <w:p w:rsidRPr="00D81B18" w:rsidR="00D1702E" w:rsidP="007546A5" w:rsidRDefault="007546A5">
      <w:pPr>
        <w:pStyle w:val="Odlomakpopisa"/>
        <w:numPr>
          <w:ilvl w:val="0"/>
          <w:numId w:val="3"/>
        </w:numPr>
        <w:contextualSpacing/>
      </w:pPr>
      <w:r w:rsidRPr="00D81B18">
        <w:t>Di&amp;De, turistički obrta, vl. Dijana Popović, Mlini, Šetalište Marka Marojice 8, Š</w:t>
      </w:r>
      <w:r w:rsidRPr="00D81B18" w:rsidR="00EA53FA">
        <w:t>etalište</w:t>
      </w:r>
      <w:r w:rsidRPr="00D81B18">
        <w:t xml:space="preserve"> M</w:t>
      </w:r>
      <w:r w:rsidRPr="00D81B18" w:rsidR="00EA53FA">
        <w:t>arka</w:t>
      </w:r>
      <w:r w:rsidRPr="00D81B18">
        <w:t xml:space="preserve"> M</w:t>
      </w:r>
      <w:r w:rsidRPr="00D81B18" w:rsidR="00EA53FA">
        <w:t>arojice</w:t>
      </w:r>
      <w:r w:rsidRPr="00D81B18">
        <w:t xml:space="preserve"> 8, 20207 M</w:t>
      </w:r>
      <w:r w:rsidRPr="00D81B18" w:rsidR="00EA53FA">
        <w:t>lini</w:t>
      </w:r>
      <w:r w:rsidRPr="00D81B18">
        <w:t>, OIB: 37337115676</w:t>
      </w:r>
      <w:r w:rsidRPr="00D81B18" w:rsidR="00D1702E">
        <w:t>, prijavio je tražbinu u iznosu od 0,00 kuna, a u prijedlogu za otvaranje predstečajnog postupka za navedenog vjerovnika  navedena prijav</w:t>
      </w:r>
      <w:r w:rsidRPr="00D81B18">
        <w:t>a tražbine u iznosu od 8.150,00</w:t>
      </w:r>
      <w:r w:rsidRPr="00D81B18" w:rsidR="00D1702E">
        <w:t xml:space="preserve"> kn. pa se smatra</w:t>
      </w:r>
      <w:r w:rsidRPr="00D81B18">
        <w:t xml:space="preserve"> utvrđenom u iznosu od 8.150,00</w:t>
      </w:r>
      <w:r w:rsidRPr="00D81B18" w:rsidR="00D1702E">
        <w:t xml:space="preserve"> kuna.</w:t>
      </w:r>
    </w:p>
    <w:p w:rsidRPr="00D81B18" w:rsidR="00D1702E" w:rsidP="00D250C3" w:rsidRDefault="007546A5">
      <w:pPr>
        <w:pStyle w:val="Odlomakpopisa"/>
        <w:numPr>
          <w:ilvl w:val="0"/>
          <w:numId w:val="3"/>
        </w:numPr>
        <w:contextualSpacing/>
      </w:pPr>
      <w:r w:rsidRPr="00D81B18">
        <w:t>PORSCHE INTER AUTO d.o.o. za trgovinu i popravak motornih vozila, Velimira Škorpika 21-23, 10000 Zagreb, OIB: 67492500921</w:t>
      </w:r>
      <w:r w:rsidRPr="00D81B18" w:rsidR="00D1702E">
        <w:t>, prija</w:t>
      </w:r>
      <w:r w:rsidRPr="00D81B18">
        <w:t>vio je tražbinu u iznosu od 11.286,15</w:t>
      </w:r>
      <w:r w:rsidRPr="00D81B18" w:rsidR="00D1702E">
        <w:t xml:space="preserve"> kuna, a u prijedlogu za otvaranje predstečajnog postupka za navedenog vjerovnika  navedena prijav</w:t>
      </w:r>
      <w:r w:rsidRPr="00D81B18" w:rsidR="00D250C3">
        <w:t>a tražbine u iznosu od 0,00</w:t>
      </w:r>
      <w:r w:rsidRPr="00D81B18" w:rsidR="00D1702E">
        <w:t xml:space="preserve"> kn. pa se smatra utvrđenom u iznosu od </w:t>
      </w:r>
      <w:r w:rsidRPr="00D81B18" w:rsidR="00D250C3">
        <w:t>11.286,15</w:t>
      </w:r>
      <w:r w:rsidRPr="00D81B18" w:rsidR="00D1702E">
        <w:t xml:space="preserve"> kuna.</w:t>
      </w:r>
    </w:p>
    <w:p w:rsidRPr="00D81B18" w:rsidR="00D1702E" w:rsidP="009D4A25" w:rsidRDefault="009D4A25">
      <w:pPr>
        <w:pStyle w:val="Odlomakpopisa"/>
        <w:numPr>
          <w:ilvl w:val="0"/>
          <w:numId w:val="3"/>
        </w:numPr>
        <w:contextualSpacing/>
      </w:pPr>
      <w:r w:rsidRPr="00D81B18">
        <w:t>POTISSIMUS društvo s ograničenom odgovornošću za turizam i ugostiteljstvo, turistička agencija, Kmanski prilaz I 3, 21000 Split, OIB: 15502332620</w:t>
      </w:r>
      <w:r w:rsidRPr="00D81B18" w:rsidR="00D1702E">
        <w:t>, prija</w:t>
      </w:r>
      <w:r w:rsidRPr="00D81B18">
        <w:t>vio je tražbinu u iznosu od 10.065,00</w:t>
      </w:r>
      <w:r w:rsidRPr="00D81B18" w:rsidR="00D1702E">
        <w:t xml:space="preserve"> kuna, a u prijedlogu za otvaranje predstečajnog postupka za navedenog vjerovnika  navedena prijav</w:t>
      </w:r>
      <w:r w:rsidRPr="00D81B18">
        <w:t>a tražbine u iznosu od 9.105,00</w:t>
      </w:r>
      <w:r w:rsidRPr="00D81B18" w:rsidR="00D1702E">
        <w:t xml:space="preserve"> kn. pa se smatra utvrđenom u iznosu od </w:t>
      </w:r>
      <w:r w:rsidRPr="00D81B18">
        <w:t xml:space="preserve">10.065,00 </w:t>
      </w:r>
      <w:r w:rsidRPr="00D81B18" w:rsidR="00D1702E">
        <w:t>kuna.</w:t>
      </w:r>
    </w:p>
    <w:p w:rsidRPr="00D81B18" w:rsidR="00D1702E" w:rsidP="009D4A25" w:rsidRDefault="009D4A25">
      <w:pPr>
        <w:pStyle w:val="Odlomakpopisa"/>
        <w:numPr>
          <w:ilvl w:val="0"/>
          <w:numId w:val="3"/>
        </w:numPr>
        <w:contextualSpacing/>
      </w:pPr>
      <w:r w:rsidRPr="00D81B18">
        <w:t>ČIKOLA TURS, OBRT ZA PRIJEVOZ PUTNIKA, VL. JOSIP PRNJAK, KLJAKE,CESTA ISPOD BORA 3, C</w:t>
      </w:r>
      <w:r w:rsidRPr="00D81B18" w:rsidR="00EA53FA">
        <w:t>esta</w:t>
      </w:r>
      <w:r w:rsidRPr="00D81B18">
        <w:t xml:space="preserve"> </w:t>
      </w:r>
      <w:r w:rsidRPr="00D81B18" w:rsidR="00EA53FA">
        <w:t>ispod</w:t>
      </w:r>
      <w:r w:rsidRPr="00D81B18">
        <w:t xml:space="preserve"> </w:t>
      </w:r>
      <w:r w:rsidRPr="00D81B18" w:rsidR="00EA53FA">
        <w:t>bora</w:t>
      </w:r>
      <w:r w:rsidRPr="00D81B18">
        <w:t xml:space="preserve"> 3, 22322 K</w:t>
      </w:r>
      <w:r w:rsidRPr="00D81B18" w:rsidR="00EA53FA">
        <w:t>ljake</w:t>
      </w:r>
      <w:r w:rsidRPr="00D81B18">
        <w:t>, OIB: 09156773534</w:t>
      </w:r>
      <w:r w:rsidRPr="00D81B18" w:rsidR="00D1702E">
        <w:t>, prijavio je tražbinu u iznosu od 0,00 kuna, a u prijedlogu za otvaranje predstečajnog postupka za navedenog vjerovnika  navedena prijava tražbine u iz</w:t>
      </w:r>
      <w:r w:rsidRPr="00D81B18">
        <w:t>nosu od 2.570,00</w:t>
      </w:r>
      <w:r w:rsidRPr="00D81B18" w:rsidR="00D1702E">
        <w:t xml:space="preserve"> kn. pa se smatra</w:t>
      </w:r>
      <w:r w:rsidRPr="00D81B18">
        <w:t xml:space="preserve"> utvrđenom u iznosu od 2.570,00</w:t>
      </w:r>
      <w:r w:rsidRPr="00D81B18" w:rsidR="00D1702E">
        <w:t xml:space="preserve"> kuna.</w:t>
      </w:r>
    </w:p>
    <w:p w:rsidRPr="00D81B18" w:rsidR="00D1702E" w:rsidP="009D4A25" w:rsidRDefault="009D4A25">
      <w:pPr>
        <w:pStyle w:val="Odlomakpopisa"/>
        <w:numPr>
          <w:ilvl w:val="0"/>
          <w:numId w:val="3"/>
        </w:numPr>
        <w:contextualSpacing/>
      </w:pPr>
      <w:r w:rsidRPr="00D81B18">
        <w:t>PROMET, društvo s ograničenom odgovornosti za obavljanje komunalne djelatnosti prijevoza putnika u javnom prometu, Hercegovačka Ulica 20, 21000 Split, OIB: 13421314997</w:t>
      </w:r>
      <w:r w:rsidRPr="00D81B18" w:rsidR="00D1702E">
        <w:t>, prijavio je tražbinu u iznosu od 0,00 kuna, a u prijedlogu za otvaranje predstečajnog postupka za navedenog vjerovnika  navedena prijav</w:t>
      </w:r>
      <w:r w:rsidRPr="00D81B18">
        <w:t>a tražbine u iznosu od 98,00</w:t>
      </w:r>
      <w:r w:rsidRPr="00D81B18" w:rsidR="00D1702E">
        <w:t xml:space="preserve"> kn. pa se smatra</w:t>
      </w:r>
      <w:r w:rsidRPr="00D81B18">
        <w:t xml:space="preserve"> utvrđenom u iznosu od 98,00</w:t>
      </w:r>
      <w:r w:rsidRPr="00D81B18" w:rsidR="00D1702E">
        <w:t xml:space="preserve"> kuna.</w:t>
      </w:r>
    </w:p>
    <w:p w:rsidRPr="00D81B18" w:rsidR="00D1702E" w:rsidP="009D4A25" w:rsidRDefault="009D4A25">
      <w:pPr>
        <w:pStyle w:val="Odlomakpopisa"/>
        <w:numPr>
          <w:ilvl w:val="0"/>
          <w:numId w:val="3"/>
        </w:numPr>
        <w:contextualSpacing/>
      </w:pPr>
      <w:r w:rsidRPr="00D81B18">
        <w:t>PROMETNICA d.o.o.  putnička agencija, Put Jakova Rotonda 12, 21220 Seget Donji, OIB: 16206371032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1.445,00 </w:t>
      </w:r>
      <w:r w:rsidRPr="00D81B18" w:rsidR="00D1702E">
        <w:t xml:space="preserve">kn. pa se smatra utvrđenom u iznosu od </w:t>
      </w:r>
      <w:r w:rsidRPr="00D81B18">
        <w:t xml:space="preserve">1.445,00 </w:t>
      </w:r>
      <w:r w:rsidRPr="00D81B18" w:rsidR="00D1702E">
        <w:t>kuna.</w:t>
      </w:r>
    </w:p>
    <w:p w:rsidRPr="00D81B18" w:rsidR="00D1702E" w:rsidP="002F676D" w:rsidRDefault="002F676D">
      <w:pPr>
        <w:pStyle w:val="Odlomakpopisa"/>
        <w:numPr>
          <w:ilvl w:val="0"/>
          <w:numId w:val="3"/>
        </w:numPr>
        <w:contextualSpacing/>
      </w:pPr>
      <w:r w:rsidRPr="00D81B18">
        <w:t>PROTECTOR-RAKELA, komanditno društvo za zaštitarsku djelatnost, Smiljanićeva 2, 21000 Split, OIB: 56847562239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>4.500,00</w:t>
      </w:r>
      <w:r w:rsidRPr="00D81B18" w:rsidR="00D1702E">
        <w:t xml:space="preserve"> kn. pa se smatra utvrđenom u iznosu od </w:t>
      </w:r>
      <w:r w:rsidRPr="00D81B18">
        <w:t xml:space="preserve">4.500,00 </w:t>
      </w:r>
      <w:r w:rsidRPr="00D81B18" w:rsidR="00D1702E">
        <w:t>kuna.</w:t>
      </w:r>
    </w:p>
    <w:p w:rsidRPr="00D81B18" w:rsidR="00D1702E" w:rsidP="002F676D" w:rsidRDefault="002F676D">
      <w:pPr>
        <w:pStyle w:val="Odlomakpopisa"/>
        <w:numPr>
          <w:ilvl w:val="0"/>
          <w:numId w:val="3"/>
        </w:numPr>
        <w:contextualSpacing/>
      </w:pPr>
      <w:r w:rsidRPr="00D81B18">
        <w:t>VAGABUNDO ST, obrt za turističke usluge, vl. Petar Pulić, Split, Jobova 4, I</w:t>
      </w:r>
      <w:r w:rsidRPr="00D81B18" w:rsidR="00061C7A">
        <w:t>gnjata</w:t>
      </w:r>
      <w:r w:rsidRPr="00D81B18">
        <w:t xml:space="preserve"> J</w:t>
      </w:r>
      <w:r w:rsidRPr="00D81B18" w:rsidR="00061C7A">
        <w:t>oba</w:t>
      </w:r>
      <w:r w:rsidRPr="00D81B18">
        <w:t xml:space="preserve"> 4, 21000 SPLIT, OIB: 13489892347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>5.000,25</w:t>
      </w:r>
      <w:r w:rsidRPr="00D81B18" w:rsidR="00D1702E">
        <w:t xml:space="preserve"> kn. pa se smatra utvrđenom u iznosu od </w:t>
      </w:r>
      <w:r w:rsidRPr="00D81B18">
        <w:t xml:space="preserve">5.000,25 </w:t>
      </w:r>
      <w:r w:rsidRPr="00D81B18" w:rsidR="00D1702E">
        <w:t>kuna.</w:t>
      </w:r>
    </w:p>
    <w:p w:rsidRPr="00D81B18" w:rsidR="00D1702E" w:rsidP="002F676D" w:rsidRDefault="002F676D">
      <w:pPr>
        <w:pStyle w:val="Odlomakpopisa"/>
        <w:numPr>
          <w:ilvl w:val="0"/>
          <w:numId w:val="3"/>
        </w:numPr>
        <w:contextualSpacing/>
      </w:pPr>
      <w:r w:rsidRPr="00D81B18">
        <w:t>MERIDIEM, turistički obrt, vl. Dejanira Radić, Šetalište Marka Marojice 8, Mlini, Š</w:t>
      </w:r>
      <w:r w:rsidRPr="00D81B18" w:rsidR="00061C7A">
        <w:t>etalište</w:t>
      </w:r>
      <w:r w:rsidRPr="00D81B18">
        <w:t xml:space="preserve"> M</w:t>
      </w:r>
      <w:r w:rsidRPr="00D81B18" w:rsidR="00061C7A">
        <w:t>arka</w:t>
      </w:r>
      <w:r w:rsidRPr="00D81B18">
        <w:t xml:space="preserve"> M</w:t>
      </w:r>
      <w:r w:rsidRPr="00D81B18" w:rsidR="00061C7A">
        <w:t>arojice</w:t>
      </w:r>
      <w:r w:rsidRPr="00D81B18">
        <w:t xml:space="preserve"> 8, 20207 M</w:t>
      </w:r>
      <w:r w:rsidRPr="00D81B18" w:rsidR="00061C7A">
        <w:t>lini</w:t>
      </w:r>
      <w:r w:rsidRPr="00D81B18" w:rsidR="00D1702E">
        <w:t>, OIB:</w:t>
      </w:r>
      <w:r w:rsidRPr="00D81B18">
        <w:t xml:space="preserve"> 15531959946</w:t>
      </w:r>
      <w:r w:rsidRPr="00D81B18" w:rsidR="00D1702E">
        <w:t>, prijavio je tražbinu u iznosu od 0,00 kuna, a u prijedlogu za otvaranje predstečajnog postupka za navedenog vjerovnika  navedena prijav</w:t>
      </w:r>
      <w:r w:rsidRPr="00D81B18">
        <w:t>a tražbine u iznosu od 1.400,00</w:t>
      </w:r>
      <w:r w:rsidRPr="00D81B18" w:rsidR="00D1702E">
        <w:t xml:space="preserve"> kn. pa se smatra</w:t>
      </w:r>
      <w:r w:rsidRPr="00D81B18">
        <w:t xml:space="preserve"> utvrđenom u iznosu od 1.400,00</w:t>
      </w:r>
      <w:r w:rsidRPr="00D81B18" w:rsidR="00D1702E">
        <w:t xml:space="preserve"> kuna.</w:t>
      </w:r>
    </w:p>
    <w:p w:rsidRPr="00D81B18" w:rsidR="00D1702E" w:rsidP="002F676D" w:rsidRDefault="002F676D">
      <w:pPr>
        <w:pStyle w:val="Odlomakpopisa"/>
        <w:numPr>
          <w:ilvl w:val="0"/>
          <w:numId w:val="3"/>
        </w:numPr>
        <w:contextualSpacing/>
      </w:pPr>
      <w:r w:rsidRPr="00D81B18">
        <w:t>KOLUR, obrt za taksi službu, prijevoz putnika i iznajmljivanje vl. Božana Radočaj, Zagreb, Ulica Vilima Korajca 23, P</w:t>
      </w:r>
      <w:r w:rsidRPr="00D81B18" w:rsidR="00061C7A">
        <w:t>ut</w:t>
      </w:r>
      <w:r w:rsidRPr="00D81B18">
        <w:t xml:space="preserve"> </w:t>
      </w:r>
      <w:r w:rsidRPr="00D81B18" w:rsidR="00061C7A">
        <w:t>oca</w:t>
      </w:r>
      <w:r w:rsidRPr="00D81B18">
        <w:t xml:space="preserve"> A</w:t>
      </w:r>
      <w:r w:rsidRPr="00D81B18" w:rsidR="00061C7A">
        <w:t>nte</w:t>
      </w:r>
      <w:r w:rsidRPr="00D81B18">
        <w:t xml:space="preserve"> G</w:t>
      </w:r>
      <w:r w:rsidRPr="00D81B18" w:rsidR="00061C7A">
        <w:t>abrića</w:t>
      </w:r>
      <w:r w:rsidRPr="00D81B18">
        <w:t xml:space="preserve"> 2, 21220 S</w:t>
      </w:r>
      <w:r w:rsidRPr="00D81B18" w:rsidR="00061C7A">
        <w:t>eget</w:t>
      </w:r>
      <w:r w:rsidRPr="00D81B18">
        <w:t xml:space="preserve"> D</w:t>
      </w:r>
      <w:r w:rsidRPr="00D81B18" w:rsidR="00061C7A">
        <w:t>onji</w:t>
      </w:r>
      <w:r w:rsidRPr="00D81B18">
        <w:t>, OIB: 84504751778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300,00 </w:t>
      </w:r>
      <w:r w:rsidRPr="00D81B18" w:rsidR="00D1702E">
        <w:t xml:space="preserve">kn. pa se smatra utvrđenom u iznosu od </w:t>
      </w:r>
      <w:r w:rsidRPr="00D81B18">
        <w:t>300,00</w:t>
      </w:r>
      <w:r w:rsidRPr="00D81B18" w:rsidR="00D1702E">
        <w:t xml:space="preserve"> kuna.</w:t>
      </w:r>
    </w:p>
    <w:p w:rsidRPr="00D81B18" w:rsidR="00D1702E" w:rsidP="002F676D" w:rsidRDefault="002F676D">
      <w:pPr>
        <w:pStyle w:val="Odlomakpopisa"/>
        <w:numPr>
          <w:ilvl w:val="0"/>
          <w:numId w:val="3"/>
        </w:numPr>
        <w:contextualSpacing/>
      </w:pPr>
      <w:r w:rsidRPr="00D81B18">
        <w:t>REDONO, d.o.o. za turizam i ugostiteljstvo, turističke agencije, Nepotova 4, 21000 Split, OIB: 84094881554</w:t>
      </w:r>
      <w:r w:rsidRPr="00D81B18" w:rsidR="00D1702E">
        <w:t>, prijavio je tražbinu u iznosu od 0,00 kuna, a u prijedlogu za otvaranje predstečajnog postupka za navedenog vjerovnika  navedena prijav</w:t>
      </w:r>
      <w:r w:rsidRPr="00D81B18">
        <w:t>a tražbine u iznosu od 19.623,00</w:t>
      </w:r>
      <w:r w:rsidRPr="00D81B18" w:rsidR="00D1702E">
        <w:t xml:space="preserve"> kn. pa se smatra</w:t>
      </w:r>
      <w:r w:rsidRPr="00D81B18">
        <w:t xml:space="preserve"> utvrđenom u iznosu od 19.623,00</w:t>
      </w:r>
      <w:r w:rsidRPr="00D81B18" w:rsidR="00D1702E">
        <w:t xml:space="preserve"> kuna.</w:t>
      </w:r>
    </w:p>
    <w:p w:rsidRPr="00D81B18" w:rsidR="00D1702E" w:rsidP="00D95D1B" w:rsidRDefault="00D95D1B">
      <w:pPr>
        <w:pStyle w:val="Odlomakpopisa"/>
        <w:numPr>
          <w:ilvl w:val="0"/>
          <w:numId w:val="3"/>
        </w:numPr>
        <w:contextualSpacing/>
      </w:pPr>
      <w:r w:rsidRPr="00D81B18">
        <w:t>ROCOSO d.o.o. za građenje i usluge, Špira Puovića 1C, 21220 Trogir, OIB: 64756633051</w:t>
      </w:r>
      <w:r w:rsidRPr="00D81B18" w:rsidR="00D1702E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900,00 </w:t>
      </w:r>
      <w:r w:rsidRPr="00D81B18" w:rsidR="00D1702E">
        <w:t xml:space="preserve">kn. pa se smatra utvrđenom u iznosu od </w:t>
      </w:r>
      <w:r w:rsidRPr="00D81B18">
        <w:t xml:space="preserve">900,00 </w:t>
      </w:r>
      <w:r w:rsidRPr="00D81B18" w:rsidR="00D1702E">
        <w:t>kuna.</w:t>
      </w:r>
    </w:p>
    <w:p w:rsidRPr="00D81B18" w:rsidR="00D1702E" w:rsidP="00D95D1B" w:rsidRDefault="00D95D1B">
      <w:pPr>
        <w:pStyle w:val="Odlomakpopisa"/>
        <w:numPr>
          <w:ilvl w:val="0"/>
          <w:numId w:val="3"/>
        </w:numPr>
        <w:contextualSpacing/>
      </w:pPr>
      <w:r w:rsidRPr="00D81B18">
        <w:t>Građevinsko-uslužno-trgovački obrt ART-PROJEKT, vl. Ivan Rokov, Kaštel Gomilica, F. Tuđmana 26, U</w:t>
      </w:r>
      <w:r w:rsidRPr="00D81B18" w:rsidR="00061C7A">
        <w:t>lica</w:t>
      </w:r>
      <w:r w:rsidRPr="00D81B18">
        <w:t xml:space="preserve"> </w:t>
      </w:r>
      <w:r w:rsidRPr="00D81B18" w:rsidR="00061C7A">
        <w:t>dr</w:t>
      </w:r>
      <w:r w:rsidRPr="00D81B18">
        <w:t>.</w:t>
      </w:r>
      <w:r w:rsidRPr="00D81B18" w:rsidR="00061C7A">
        <w:t xml:space="preserve"> </w:t>
      </w:r>
      <w:r w:rsidRPr="00D81B18">
        <w:t>F</w:t>
      </w:r>
      <w:r w:rsidRPr="00D81B18" w:rsidR="00061C7A">
        <w:t>ranje</w:t>
      </w:r>
      <w:r w:rsidRPr="00D81B18">
        <w:t xml:space="preserve"> T</w:t>
      </w:r>
      <w:r w:rsidRPr="00D81B18" w:rsidR="00061C7A">
        <w:t>uđmana</w:t>
      </w:r>
      <w:r w:rsidRPr="00D81B18">
        <w:t xml:space="preserve"> 52A, 21220 T</w:t>
      </w:r>
      <w:r w:rsidRPr="00D81B18" w:rsidR="00061C7A">
        <w:t>rogir</w:t>
      </w:r>
      <w:r w:rsidRPr="00D81B18">
        <w:t>, OIB: 64948249303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>140,56</w:t>
      </w:r>
      <w:r w:rsidRPr="00D81B18" w:rsidR="002F676D">
        <w:t xml:space="preserve"> kn. pa se smatra</w:t>
      </w:r>
      <w:r w:rsidRPr="00D81B18">
        <w:t xml:space="preserve"> utvrđenom u iznosu od 140,56</w:t>
      </w:r>
      <w:r w:rsidRPr="00D81B18" w:rsidR="002F676D">
        <w:t xml:space="preserve"> kuna.</w:t>
      </w:r>
    </w:p>
    <w:p w:rsidRPr="00D81B18" w:rsidR="002F676D" w:rsidP="000616A5" w:rsidRDefault="000616A5">
      <w:pPr>
        <w:pStyle w:val="Odlomakpopisa"/>
        <w:numPr>
          <w:ilvl w:val="0"/>
          <w:numId w:val="3"/>
        </w:numPr>
        <w:contextualSpacing/>
      </w:pPr>
      <w:r w:rsidRPr="00D81B18">
        <w:t>Obrt za ugostiteljstvo, turizam, usluge i trgovinu LABADUŠA vl. Mirjana Rokov, Okrug Gornji, Uvala Duboka bb, Š</w:t>
      </w:r>
      <w:r w:rsidRPr="00D81B18" w:rsidR="00061C7A">
        <w:t>pira</w:t>
      </w:r>
      <w:r w:rsidRPr="00D81B18">
        <w:t xml:space="preserve"> P</w:t>
      </w:r>
      <w:r w:rsidRPr="00D81B18" w:rsidR="00061C7A">
        <w:t>uovića</w:t>
      </w:r>
      <w:r w:rsidRPr="00D81B18">
        <w:t xml:space="preserve"> I 1C, 21220 T</w:t>
      </w:r>
      <w:r w:rsidRPr="00D81B18" w:rsidR="00E87775">
        <w:t>rogir</w:t>
      </w:r>
      <w:r w:rsidRPr="00D81B18">
        <w:t>, OIB: 31526271587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300,10 </w:t>
      </w:r>
      <w:r w:rsidRPr="00D81B18" w:rsidR="002F676D">
        <w:t xml:space="preserve">kn. pa se smatra utvrđenom u iznosu od </w:t>
      </w:r>
      <w:r w:rsidRPr="00D81B18">
        <w:t xml:space="preserve">300,10 </w:t>
      </w:r>
      <w:r w:rsidRPr="00D81B18" w:rsidR="002F676D">
        <w:t>kuna.</w:t>
      </w:r>
    </w:p>
    <w:p w:rsidRPr="00D81B18" w:rsidR="002F676D" w:rsidP="000616A5" w:rsidRDefault="000616A5">
      <w:pPr>
        <w:pStyle w:val="Odlomakpopisa"/>
        <w:numPr>
          <w:ilvl w:val="0"/>
          <w:numId w:val="3"/>
        </w:numPr>
        <w:contextualSpacing/>
      </w:pPr>
      <w:r w:rsidRPr="00D81B18">
        <w:t>ROŽIĆ, društvo s ograničenom odgovornošću za turizam i turistička agencija, Rikarda Katalinića Jeretova 5, 21000 Split, OIB: 30081436316</w:t>
      </w:r>
      <w:r w:rsidRPr="00D81B18" w:rsidR="002F676D">
        <w:t>, prija</w:t>
      </w:r>
      <w:r w:rsidRPr="00D81B18">
        <w:t>vio je tražbinu u iznosu od 4.740,00</w:t>
      </w:r>
      <w:r w:rsidRPr="00D81B18" w:rsidR="002F676D">
        <w:t xml:space="preserve"> kuna, a u prijedlogu za otvaranje predstečajnog postupka za navedenog vjerovnika  navedena prijav</w:t>
      </w:r>
      <w:r w:rsidRPr="00D81B18">
        <w:t>a tražbine u iznosu od 4.740,00</w:t>
      </w:r>
      <w:r w:rsidRPr="00D81B18" w:rsidR="002F676D">
        <w:t xml:space="preserve"> kn. pa se smatra</w:t>
      </w:r>
      <w:r w:rsidRPr="00D81B18">
        <w:t xml:space="preserve"> utvrđenom u iznosu od 4.740,00</w:t>
      </w:r>
      <w:r w:rsidRPr="00D81B18" w:rsidR="002F676D">
        <w:t xml:space="preserve"> kuna.</w:t>
      </w:r>
    </w:p>
    <w:p w:rsidRPr="00D81B18" w:rsidR="002F676D" w:rsidP="000616A5" w:rsidRDefault="000616A5">
      <w:pPr>
        <w:pStyle w:val="Odlomakpopisa"/>
        <w:numPr>
          <w:ilvl w:val="0"/>
          <w:numId w:val="3"/>
        </w:numPr>
        <w:contextualSpacing/>
      </w:pPr>
      <w:r w:rsidRPr="00D81B18">
        <w:t>RUSTICANA d.o.o. za turizam i usluge, putnička agencija, Palmina 54, 21000 Split, OIB: 03933579388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1.950,00 </w:t>
      </w:r>
      <w:r w:rsidRPr="00D81B18" w:rsidR="002F676D">
        <w:t xml:space="preserve">kn. pa se smatra utvrđenom u iznosu od </w:t>
      </w:r>
      <w:r w:rsidRPr="00D81B18">
        <w:t xml:space="preserve">1.950,00 </w:t>
      </w:r>
      <w:r w:rsidRPr="00D81B18" w:rsidR="002F676D">
        <w:t>kuna.</w:t>
      </w:r>
    </w:p>
    <w:p w:rsidRPr="00D81B18" w:rsidR="002F676D" w:rsidP="000616A5" w:rsidRDefault="000616A5">
      <w:pPr>
        <w:pStyle w:val="Odlomakpopisa"/>
        <w:numPr>
          <w:ilvl w:val="0"/>
          <w:numId w:val="3"/>
        </w:numPr>
        <w:contextualSpacing/>
      </w:pPr>
      <w:r w:rsidRPr="00D81B18">
        <w:t>SEPTEM SINGULI, d.o.o. za djelatnost turističke agencije, Svete Klare 4, 21000 Split, OIB: 35537498101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300,00 </w:t>
      </w:r>
      <w:r w:rsidRPr="00D81B18" w:rsidR="002F676D">
        <w:t xml:space="preserve">kn. pa se smatra utvrđenom u iznosu od </w:t>
      </w:r>
      <w:r w:rsidRPr="00D81B18">
        <w:t xml:space="preserve">300,00 </w:t>
      </w:r>
      <w:r w:rsidRPr="00D81B18" w:rsidR="002F676D">
        <w:t>kuna.</w:t>
      </w:r>
    </w:p>
    <w:p w:rsidRPr="00D81B18" w:rsidR="002F676D" w:rsidP="000616A5" w:rsidRDefault="000616A5">
      <w:pPr>
        <w:pStyle w:val="Odlomakpopisa"/>
        <w:numPr>
          <w:ilvl w:val="0"/>
          <w:numId w:val="3"/>
        </w:numPr>
        <w:contextualSpacing/>
      </w:pPr>
      <w:r w:rsidRPr="00D81B18">
        <w:t>Shore Excursions Group, LLC, 8050 SW 10th Street, Suite 1800, FL 33324 Plantation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>3.344,50</w:t>
      </w:r>
      <w:r w:rsidRPr="00D81B18" w:rsidR="002F676D">
        <w:t xml:space="preserve"> kn. pa se smatra utvrđenom u iznosu od </w:t>
      </w:r>
      <w:r w:rsidRPr="00D81B18">
        <w:t xml:space="preserve">3.344,50 </w:t>
      </w:r>
      <w:r w:rsidRPr="00D81B18" w:rsidR="002F676D">
        <w:t>kuna.</w:t>
      </w:r>
    </w:p>
    <w:p w:rsidRPr="00D81B18" w:rsidR="002F676D" w:rsidP="000616A5" w:rsidRDefault="000616A5">
      <w:pPr>
        <w:pStyle w:val="Odlomakpopisa"/>
        <w:numPr>
          <w:ilvl w:val="0"/>
          <w:numId w:val="3"/>
        </w:numPr>
        <w:contextualSpacing/>
      </w:pPr>
      <w:r w:rsidRPr="00D81B18">
        <w:t>SHORTCUT j.d.o.o. turistička agencija u stečaju, Velebitska 147, 21000 Split</w:t>
      </w:r>
      <w:r w:rsidRPr="00D81B18" w:rsidR="002F676D">
        <w:t>, OIB:</w:t>
      </w:r>
      <w:r w:rsidRPr="00D81B18">
        <w:t xml:space="preserve"> 23457700559</w:t>
      </w:r>
      <w:r w:rsidRPr="00D81B18" w:rsidR="002F676D">
        <w:t>, prija</w:t>
      </w:r>
      <w:r w:rsidRPr="00D81B18">
        <w:t>vio je tražbinu u iznosu od 15.600,00</w:t>
      </w:r>
      <w:r w:rsidRPr="00D81B18" w:rsidR="002F676D">
        <w:t xml:space="preserve"> kuna, a u prijedlogu za otvaranje predstečajnog postupka za navedenog vjerovnika  navedena prijava tražbine u iznosu od </w:t>
      </w:r>
      <w:r w:rsidRPr="00D81B18">
        <w:t xml:space="preserve">15.600,00 </w:t>
      </w:r>
      <w:r w:rsidRPr="00D81B18" w:rsidR="002F676D">
        <w:t xml:space="preserve">kn. pa se smatra utvrđenom u iznosu od </w:t>
      </w:r>
      <w:r w:rsidRPr="00D81B18">
        <w:t xml:space="preserve">15.600,00 </w:t>
      </w:r>
      <w:r w:rsidRPr="00D81B18" w:rsidR="002F676D">
        <w:t>kuna.</w:t>
      </w:r>
    </w:p>
    <w:p w:rsidRPr="00D81B18" w:rsidR="002F676D" w:rsidP="000616A5" w:rsidRDefault="000616A5">
      <w:pPr>
        <w:pStyle w:val="Odlomakpopisa"/>
        <w:numPr>
          <w:ilvl w:val="0"/>
          <w:numId w:val="3"/>
        </w:numPr>
        <w:contextualSpacing/>
      </w:pPr>
      <w:r w:rsidRPr="00D81B18">
        <w:t>BARUS, obrt za usluge, vl. Marijana Sinovčić, Split, Supilova 24, A</w:t>
      </w:r>
      <w:r w:rsidRPr="00D81B18" w:rsidR="00E87775">
        <w:t>ntuna</w:t>
      </w:r>
      <w:r w:rsidRPr="00D81B18">
        <w:t xml:space="preserve"> M</w:t>
      </w:r>
      <w:r w:rsidRPr="00D81B18" w:rsidR="00E87775">
        <w:t>ihanovića</w:t>
      </w:r>
      <w:r w:rsidRPr="00D81B18">
        <w:t xml:space="preserve"> 29, 21000 S</w:t>
      </w:r>
      <w:r w:rsidRPr="00D81B18" w:rsidR="00E87775">
        <w:t>plit</w:t>
      </w:r>
      <w:r w:rsidRPr="00D81B18">
        <w:t>, OIB: 46239019470</w:t>
      </w:r>
      <w:r w:rsidRPr="00D81B18" w:rsidR="002F676D">
        <w:t>, prijavio je tražbinu u iznosu od 0,00 kuna, a u prijedlogu za otvaranje predstečajnog postupka za navedenog vjerovnika  navedena prijav</w:t>
      </w:r>
      <w:r w:rsidRPr="00D81B18">
        <w:t>a tražbine u iznosu od 780,00</w:t>
      </w:r>
      <w:r w:rsidRPr="00D81B18" w:rsidR="002F676D">
        <w:t xml:space="preserve"> kn. pa se smatra utvrđenom u iznosu od </w:t>
      </w:r>
      <w:r w:rsidRPr="00D81B18">
        <w:t xml:space="preserve">780,00 </w:t>
      </w:r>
      <w:r w:rsidRPr="00D81B18" w:rsidR="002F676D">
        <w:t>kuna.</w:t>
      </w:r>
    </w:p>
    <w:p w:rsidRPr="00D81B18" w:rsidR="002F676D" w:rsidP="00AE5EFC" w:rsidRDefault="000616A5">
      <w:pPr>
        <w:pStyle w:val="Odlomakpopisa"/>
        <w:numPr>
          <w:ilvl w:val="0"/>
          <w:numId w:val="3"/>
        </w:numPr>
        <w:contextualSpacing/>
      </w:pPr>
      <w:r w:rsidRPr="00D81B18">
        <w:t>SOL ITUM d.o.o. za turizam i putnička agencija, Lovački put 1A, 21000 Split, OIB: 58816503206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 w:rsidR="00AE5EFC">
        <w:t xml:space="preserve">6.844,00 </w:t>
      </w:r>
      <w:r w:rsidRPr="00D81B18" w:rsidR="002F676D">
        <w:t xml:space="preserve">kn. pa se smatra utvrđenom u iznosu od </w:t>
      </w:r>
      <w:r w:rsidRPr="00D81B18" w:rsidR="00AE5EFC">
        <w:t xml:space="preserve">6.844,00 </w:t>
      </w:r>
      <w:r w:rsidRPr="00D81B18" w:rsidR="002F676D">
        <w:t>kuna.</w:t>
      </w:r>
    </w:p>
    <w:p w:rsidRPr="00D81B18" w:rsidR="002F676D" w:rsidP="00AE5EFC" w:rsidRDefault="00AE5EFC">
      <w:pPr>
        <w:pStyle w:val="Odlomakpopisa"/>
        <w:numPr>
          <w:ilvl w:val="0"/>
          <w:numId w:val="3"/>
        </w:numPr>
        <w:contextualSpacing/>
      </w:pPr>
      <w:r w:rsidRPr="00D81B18">
        <w:t>KUČIČE TRANS, prijevoz putnika i taxi služba, vlasnik Jozo Sovulj, Kučiće, Put Klanca 97, P</w:t>
      </w:r>
      <w:r w:rsidRPr="00D81B18" w:rsidR="00E87775">
        <w:t>ut</w:t>
      </w:r>
      <w:r w:rsidRPr="00D81B18">
        <w:t xml:space="preserve"> K</w:t>
      </w:r>
      <w:r w:rsidRPr="00D81B18" w:rsidR="00E87775">
        <w:t>lanca</w:t>
      </w:r>
      <w:r w:rsidRPr="00D81B18">
        <w:t xml:space="preserve"> 97, 21208 K</w:t>
      </w:r>
      <w:r w:rsidRPr="00D81B18" w:rsidR="00E87775">
        <w:t>učiće</w:t>
      </w:r>
      <w:r w:rsidRPr="00D81B18">
        <w:t>, OIB: 48414115220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>2.306,25</w:t>
      </w:r>
      <w:r w:rsidRPr="00D81B18" w:rsidR="002F676D">
        <w:t xml:space="preserve"> kn. pa se smatra utvrđenom u iznosu od </w:t>
      </w:r>
      <w:r w:rsidRPr="00D81B18">
        <w:t>2.306,25</w:t>
      </w:r>
      <w:r w:rsidRPr="00D81B18" w:rsidR="002F676D">
        <w:t xml:space="preserve"> kuna.</w:t>
      </w:r>
    </w:p>
    <w:p w:rsidRPr="00D81B18" w:rsidR="002F676D" w:rsidP="00AE5EFC" w:rsidRDefault="00AE5EFC">
      <w:pPr>
        <w:pStyle w:val="Odlomakpopisa"/>
        <w:numPr>
          <w:ilvl w:val="0"/>
          <w:numId w:val="3"/>
        </w:numPr>
        <w:contextualSpacing/>
      </w:pPr>
      <w:r w:rsidRPr="00D81B18">
        <w:t>SPLIT PARKING d.o.o. za komunalne usluge, Ruđera Boškovića 28, 21000 Split, OIB: 90551978160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>48,00</w:t>
      </w:r>
      <w:r w:rsidRPr="00D81B18" w:rsidR="002F676D">
        <w:t xml:space="preserve"> kn. pa se smatra utvrđenom u iznosu od </w:t>
      </w:r>
      <w:r w:rsidRPr="00D81B18">
        <w:t xml:space="preserve">48,00 </w:t>
      </w:r>
      <w:r w:rsidRPr="00D81B18" w:rsidR="002F676D">
        <w:t>kuna.</w:t>
      </w:r>
    </w:p>
    <w:p w:rsidRPr="00D81B18" w:rsidR="002F676D" w:rsidP="00BA4EBC" w:rsidRDefault="00AE5EFC">
      <w:pPr>
        <w:pStyle w:val="Odlomakpopisa"/>
        <w:numPr>
          <w:ilvl w:val="0"/>
          <w:numId w:val="3"/>
        </w:numPr>
        <w:contextualSpacing/>
      </w:pPr>
      <w:r w:rsidRPr="00D81B18">
        <w:t xml:space="preserve">STIL UGOSTITELJSTVO d.o.o. za trgovinu i ugostiteljstvo, </w:t>
      </w:r>
      <w:r w:rsidRPr="00D81B18" w:rsidR="00BA4EBC">
        <w:t>Gulini 75, 22222 Lozovac, OIB: 10844807494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 w:rsidR="00BA4EBC">
        <w:t xml:space="preserve">3.084,00 </w:t>
      </w:r>
      <w:r w:rsidRPr="00D81B18" w:rsidR="002F676D">
        <w:t xml:space="preserve">kn. pa se smatra utvrđenom u iznosu od </w:t>
      </w:r>
      <w:r w:rsidRPr="00D81B18" w:rsidR="00BA4EBC">
        <w:t xml:space="preserve">3.084,00 </w:t>
      </w:r>
      <w:r w:rsidRPr="00D81B18" w:rsidR="002F676D">
        <w:t>kuna.</w:t>
      </w:r>
    </w:p>
    <w:p w:rsidRPr="00D81B18" w:rsidR="002F676D" w:rsidP="006E486A" w:rsidRDefault="006E486A">
      <w:pPr>
        <w:pStyle w:val="Odlomakpopisa"/>
        <w:numPr>
          <w:ilvl w:val="0"/>
          <w:numId w:val="3"/>
        </w:numPr>
        <w:contextualSpacing/>
      </w:pPr>
      <w:r w:rsidRPr="00D81B18">
        <w:t>SUHI VEZ d.o.o. za ribarstvo, proizvodnja, trgovina, turizam, ugostiteljstvo i usluge, Cesta dr. Franje Tuđmana 71, 21212 Kaštel Sućurac, OIB: 90088954854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625,00 </w:t>
      </w:r>
      <w:r w:rsidRPr="00D81B18" w:rsidR="002F676D">
        <w:t xml:space="preserve">kn. pa se smatra utvrđenom u iznosu od </w:t>
      </w:r>
      <w:r w:rsidRPr="00D81B18">
        <w:t xml:space="preserve">625,00 </w:t>
      </w:r>
      <w:r w:rsidRPr="00D81B18" w:rsidR="002F676D">
        <w:t>kuna.</w:t>
      </w:r>
    </w:p>
    <w:p w:rsidRPr="00D81B18" w:rsidR="002F676D" w:rsidP="006E486A" w:rsidRDefault="006E486A">
      <w:pPr>
        <w:pStyle w:val="Odlomakpopisa"/>
        <w:numPr>
          <w:ilvl w:val="0"/>
          <w:numId w:val="3"/>
        </w:numPr>
        <w:contextualSpacing/>
      </w:pPr>
      <w:r w:rsidRPr="00D81B18">
        <w:t>ANDREA ŠUTALO, DOVERSKA 6, 21000 SPLIT, OIB: 17248340238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7.000,00 </w:t>
      </w:r>
      <w:r w:rsidRPr="00D81B18" w:rsidR="002F676D">
        <w:t xml:space="preserve">kn. pa se smatra utvrđenom u iznosu od </w:t>
      </w:r>
      <w:r w:rsidRPr="00D81B18">
        <w:t xml:space="preserve">7.000,00 </w:t>
      </w:r>
      <w:r w:rsidRPr="00D81B18" w:rsidR="002F676D">
        <w:t>kuna.</w:t>
      </w:r>
    </w:p>
    <w:p w:rsidRPr="00D81B18" w:rsidR="002F676D" w:rsidP="006E486A" w:rsidRDefault="006E486A">
      <w:pPr>
        <w:pStyle w:val="Odlomakpopisa"/>
        <w:numPr>
          <w:ilvl w:val="0"/>
          <w:numId w:val="3"/>
        </w:numPr>
        <w:contextualSpacing/>
      </w:pPr>
      <w:r w:rsidRPr="00D81B18">
        <w:t>ŠVABI d.o.o. za klimatizaciju i elektroinstalacije, Bilin Dolac 20, 21220 Trogir, OIB: 88578009664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150,00 </w:t>
      </w:r>
      <w:r w:rsidRPr="00D81B18" w:rsidR="002F676D">
        <w:t xml:space="preserve">kn. pa se smatra utvrđenom u iznosu od </w:t>
      </w:r>
      <w:r w:rsidRPr="00D81B18">
        <w:t xml:space="preserve">150,00 </w:t>
      </w:r>
      <w:r w:rsidRPr="00D81B18" w:rsidR="002F676D">
        <w:t>kuna.</w:t>
      </w:r>
    </w:p>
    <w:p w:rsidRPr="00D81B18" w:rsidR="002F676D" w:rsidP="006E486A" w:rsidRDefault="006E486A">
      <w:pPr>
        <w:pStyle w:val="Odlomakpopisa"/>
        <w:numPr>
          <w:ilvl w:val="0"/>
          <w:numId w:val="3"/>
        </w:numPr>
        <w:contextualSpacing/>
      </w:pPr>
      <w:r w:rsidRPr="00D81B18">
        <w:t>TAHO-ST d.o.o. za trgovinu i usluge, Matoševa 16, 21210 Solin, OIB: 96320385428</w:t>
      </w:r>
      <w:r w:rsidRPr="00D81B18" w:rsidR="002F676D">
        <w:t>, prijavio je tražbinu u iznosu od 0,00 kuna, a u prijedlogu za otvaranje predstečajnog postupka za navedenog vjerovnika  navedena prijav</w:t>
      </w:r>
      <w:r w:rsidRPr="00D81B18">
        <w:t>a tražbine u iznosu od 1.018,75</w:t>
      </w:r>
      <w:r w:rsidRPr="00D81B18" w:rsidR="002F676D">
        <w:t xml:space="preserve"> kn. pa se smatra</w:t>
      </w:r>
      <w:r w:rsidRPr="00D81B18">
        <w:t xml:space="preserve"> utvrđenom u iznosu od 1.018,75</w:t>
      </w:r>
      <w:r w:rsidRPr="00D81B18" w:rsidR="002F676D">
        <w:t xml:space="preserve"> kuna.</w:t>
      </w:r>
    </w:p>
    <w:p w:rsidRPr="00D81B18" w:rsidR="002F676D" w:rsidP="006E486A" w:rsidRDefault="006E486A">
      <w:pPr>
        <w:pStyle w:val="Odlomakpopisa"/>
        <w:numPr>
          <w:ilvl w:val="0"/>
          <w:numId w:val="3"/>
        </w:numPr>
        <w:contextualSpacing/>
      </w:pPr>
      <w:r w:rsidRPr="00D81B18">
        <w:t>TASLAK TRADE, društvo s ograničenom odgovornošću za građevinarstvo i usluge, Dobrilina 3, 21000 Split, OIB: 80404670494</w:t>
      </w:r>
      <w:r w:rsidRPr="00D81B18" w:rsidR="002F676D">
        <w:t>, prija</w:t>
      </w:r>
      <w:r w:rsidRPr="00D81B18">
        <w:t>vio je tražbinu u iznosu od 200,00</w:t>
      </w:r>
      <w:r w:rsidRPr="00D81B18" w:rsidR="002F676D">
        <w:t xml:space="preserve"> kuna, a u prijedlogu za otvaranje predstečajnog postupka za navedenog vjerovnika  navedena prijava tražb</w:t>
      </w:r>
      <w:r w:rsidRPr="00D81B18">
        <w:t>ine u iznosu od 200,00</w:t>
      </w:r>
      <w:r w:rsidRPr="00D81B18" w:rsidR="002F676D">
        <w:t xml:space="preserve"> kn. pa se smatra</w:t>
      </w:r>
      <w:r w:rsidRPr="00D81B18">
        <w:t xml:space="preserve"> utvrđenom u iznosu od 200,00</w:t>
      </w:r>
      <w:r w:rsidRPr="00D81B18" w:rsidR="002F676D">
        <w:t xml:space="preserve"> kuna.</w:t>
      </w:r>
    </w:p>
    <w:p w:rsidRPr="00D81B18" w:rsidR="002F676D" w:rsidP="003F3B64" w:rsidRDefault="006E486A">
      <w:pPr>
        <w:pStyle w:val="Odlomakpopisa"/>
        <w:numPr>
          <w:ilvl w:val="0"/>
          <w:numId w:val="3"/>
        </w:numPr>
        <w:contextualSpacing/>
      </w:pPr>
      <w:r w:rsidRPr="00D81B18">
        <w:t>FOLLOW ME, sezonski obrt za usluge turističkog vodiča, vl. Darijo Tavrić, Kreševo, Tavrići 2, TAVRIĆI 2, 21250 KREŠEVO, OIB: 77577510134</w:t>
      </w:r>
      <w:r w:rsidRPr="00D81B18" w:rsidR="002F676D">
        <w:t>, prija</w:t>
      </w:r>
      <w:r w:rsidRPr="00D81B18" w:rsidR="003F3B64">
        <w:t>vio je tražbinu u iznosu od 6.500,00</w:t>
      </w:r>
      <w:r w:rsidRPr="00D81B18" w:rsidR="002F676D">
        <w:t xml:space="preserve"> kuna, a u prijedlogu za otvaranje predstečajnog postupka za navedenog vjerovnika  navedena prijav</w:t>
      </w:r>
      <w:r w:rsidRPr="00D81B18" w:rsidR="003F3B64">
        <w:t>a tražbine u iznosu od 6.500,00</w:t>
      </w:r>
      <w:r w:rsidRPr="00D81B18" w:rsidR="002F676D">
        <w:t xml:space="preserve"> kn. pa se smatra</w:t>
      </w:r>
      <w:r w:rsidRPr="00D81B18" w:rsidR="003F3B64">
        <w:t xml:space="preserve"> utvrđenom u iznosu od 6.500,00</w:t>
      </w:r>
      <w:r w:rsidRPr="00D81B18" w:rsidR="002F676D">
        <w:t xml:space="preserve"> kuna.</w:t>
      </w:r>
    </w:p>
    <w:p w:rsidRPr="00D81B18" w:rsidR="002F676D" w:rsidP="003F3B64" w:rsidRDefault="003F3B64">
      <w:pPr>
        <w:pStyle w:val="Odlomakpopisa"/>
        <w:numPr>
          <w:ilvl w:val="0"/>
          <w:numId w:val="3"/>
        </w:numPr>
        <w:contextualSpacing/>
      </w:pPr>
      <w:r w:rsidRPr="00D81B18">
        <w:t>TERRA BALKA društvo s ograničenom odgovornošću za usluge, turistička agencija, Rimski jarak 24a, 10000 Zagreb, OIB: 38894743670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>4.810,00</w:t>
      </w:r>
      <w:r w:rsidRPr="00D81B18" w:rsidR="002F676D">
        <w:t xml:space="preserve"> kn. pa se smatra utvrđenom u iznosu od </w:t>
      </w:r>
      <w:r w:rsidRPr="00D81B18">
        <w:t>4.810,00</w:t>
      </w:r>
      <w:r w:rsidRPr="00D81B18" w:rsidR="002F676D">
        <w:t xml:space="preserve"> kuna.</w:t>
      </w:r>
    </w:p>
    <w:p w:rsidRPr="00D81B18" w:rsidR="002F676D" w:rsidP="003F3B64" w:rsidRDefault="003F3B64">
      <w:pPr>
        <w:pStyle w:val="Odlomakpopisa"/>
        <w:numPr>
          <w:ilvl w:val="0"/>
          <w:numId w:val="3"/>
        </w:numPr>
        <w:contextualSpacing/>
      </w:pPr>
      <w:r w:rsidRPr="00D81B18">
        <w:t>TIJARDOVIĆ j.d.o.o.  za usluge, Put oca Ante Gabrića 2 (Put Duždevca 6), 21220 Seget Donji, OIB: 33320435694</w:t>
      </w:r>
      <w:r w:rsidRPr="00D81B18" w:rsidR="002F676D">
        <w:t>, prija</w:t>
      </w:r>
      <w:r w:rsidRPr="00D81B18">
        <w:t>vio je tražbinu u iznosu od 400,00</w:t>
      </w:r>
      <w:r w:rsidRPr="00D81B18" w:rsidR="002F676D">
        <w:t xml:space="preserve"> kuna, a u prijedlogu za otvaranje predstečajnog postupka za navedenog vjerovnika  navedena prijav</w:t>
      </w:r>
      <w:r w:rsidRPr="00D81B18">
        <w:t>a tražbine u iznosu od 400,00</w:t>
      </w:r>
      <w:r w:rsidRPr="00D81B18" w:rsidR="002F676D">
        <w:t xml:space="preserve"> kn. pa se smatra</w:t>
      </w:r>
      <w:r w:rsidRPr="00D81B18">
        <w:t xml:space="preserve"> utvrđenom u iznosu od 400,00</w:t>
      </w:r>
      <w:r w:rsidRPr="00D81B18" w:rsidR="002F676D">
        <w:t xml:space="preserve"> kuna.</w:t>
      </w:r>
    </w:p>
    <w:p w:rsidRPr="00D81B18" w:rsidR="002F676D" w:rsidP="003F3B64" w:rsidRDefault="003F3B64">
      <w:pPr>
        <w:pStyle w:val="Odlomakpopisa"/>
        <w:numPr>
          <w:ilvl w:val="0"/>
          <w:numId w:val="3"/>
        </w:numPr>
        <w:contextualSpacing/>
      </w:pPr>
      <w:r w:rsidRPr="00D81B18">
        <w:t>TROGIR HOLDING d.o.o. za komunalne djelatnosti, parking i usluge, Put Mulina 2, 21220 Trogir, OIB: 09746817380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2.045,42 </w:t>
      </w:r>
      <w:r w:rsidRPr="00D81B18" w:rsidR="002F676D">
        <w:t xml:space="preserve">kn. pa se smatra utvrđenom u iznosu od </w:t>
      </w:r>
      <w:r w:rsidRPr="00D81B18">
        <w:t>2.045,42</w:t>
      </w:r>
      <w:r w:rsidRPr="00D81B18" w:rsidR="002F676D">
        <w:t xml:space="preserve"> kuna.</w:t>
      </w:r>
    </w:p>
    <w:p w:rsidRPr="00D81B18" w:rsidR="002F676D" w:rsidP="003F3B64" w:rsidRDefault="003F3B64">
      <w:pPr>
        <w:pStyle w:val="Odlomakpopisa"/>
        <w:numPr>
          <w:ilvl w:val="0"/>
          <w:numId w:val="3"/>
        </w:numPr>
        <w:contextualSpacing/>
      </w:pPr>
      <w:r w:rsidRPr="00D81B18">
        <w:t>BLANKA, sezonski obrt za turističke usluge, vl. Blanka Turkalj Dupanović, Jelov Klanac, Jelov Klanac 211 A, T</w:t>
      </w:r>
      <w:r w:rsidRPr="00D81B18" w:rsidR="00E87775">
        <w:t>rg</w:t>
      </w:r>
      <w:r w:rsidRPr="00D81B18">
        <w:t xml:space="preserve"> </w:t>
      </w:r>
      <w:r w:rsidRPr="00D81B18" w:rsidR="00E87775">
        <w:t>kralja</w:t>
      </w:r>
      <w:r w:rsidRPr="00D81B18">
        <w:t xml:space="preserve"> P</w:t>
      </w:r>
      <w:r w:rsidRPr="00D81B18" w:rsidR="00E87775">
        <w:t>etra</w:t>
      </w:r>
      <w:r w:rsidRPr="00D81B18">
        <w:t xml:space="preserve"> S</w:t>
      </w:r>
      <w:r w:rsidRPr="00D81B18" w:rsidR="00E87775">
        <w:t>vačića</w:t>
      </w:r>
      <w:r w:rsidRPr="00D81B18">
        <w:t xml:space="preserve"> 3, 47000 K</w:t>
      </w:r>
      <w:r w:rsidRPr="00D81B18" w:rsidR="00E87775">
        <w:t>arlovac</w:t>
      </w:r>
      <w:r w:rsidRPr="00D81B18">
        <w:t>, OIB: 55135370689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>18.000,00</w:t>
      </w:r>
      <w:r w:rsidRPr="00D81B18" w:rsidR="002F676D">
        <w:t xml:space="preserve"> kn. pa se smatra utvrđenom u iznosu od </w:t>
      </w:r>
      <w:r w:rsidRPr="00D81B18">
        <w:t>18.000,00</w:t>
      </w:r>
      <w:r w:rsidRPr="00D81B18" w:rsidR="002F676D">
        <w:t>kuna.</w:t>
      </w:r>
    </w:p>
    <w:p w:rsidRPr="00D81B18" w:rsidR="002F676D" w:rsidP="00ED539E" w:rsidRDefault="00ED539E">
      <w:pPr>
        <w:pStyle w:val="Odlomakpopisa"/>
        <w:numPr>
          <w:ilvl w:val="0"/>
          <w:numId w:val="3"/>
        </w:numPr>
        <w:contextualSpacing/>
      </w:pPr>
      <w:r w:rsidRPr="00D81B18">
        <w:t>UBERRIME j.d.o.o. za trgovinu  i usluge, Antuna Branka Šimića 33, 21000 Split, OIB: 87551041616</w:t>
      </w:r>
      <w:r w:rsidRPr="00D81B18" w:rsidR="002F676D">
        <w:t>, prija</w:t>
      </w:r>
      <w:r w:rsidRPr="00D81B18">
        <w:t>vio je tražbinu u iznosu od 43.364,00</w:t>
      </w:r>
      <w:r w:rsidRPr="00D81B18" w:rsidR="002F676D">
        <w:t xml:space="preserve"> kuna, a u prijedlogu za otvaranje predstečajnog postupka za navedenog vjerovnika  navedena prijava tražbine u iznosu od </w:t>
      </w:r>
      <w:r w:rsidRPr="00D81B18">
        <w:t xml:space="preserve">43.364,00 </w:t>
      </w:r>
      <w:r w:rsidRPr="00D81B18" w:rsidR="002F676D">
        <w:t xml:space="preserve">kn. pa se smatra utvrđenom u iznosu od </w:t>
      </w:r>
      <w:r w:rsidRPr="00D81B18">
        <w:t xml:space="preserve">43.364,00 </w:t>
      </w:r>
      <w:r w:rsidRPr="00D81B18" w:rsidR="002F676D">
        <w:t>kuna.</w:t>
      </w:r>
    </w:p>
    <w:p w:rsidRPr="00D81B18" w:rsidR="002F676D" w:rsidP="00ED539E" w:rsidRDefault="00ED539E">
      <w:pPr>
        <w:pStyle w:val="Odlomakpopisa"/>
        <w:numPr>
          <w:ilvl w:val="0"/>
          <w:numId w:val="3"/>
        </w:numPr>
        <w:contextualSpacing/>
      </w:pPr>
      <w:r w:rsidRPr="00D81B18">
        <w:t>UDRUGA MODUS, Sukoišanska 14, 21000 Split, OIB: 05104261604</w:t>
      </w:r>
      <w:r w:rsidRPr="00D81B18" w:rsidR="002F676D">
        <w:t>, prija</w:t>
      </w:r>
      <w:r w:rsidRPr="00D81B18">
        <w:t>vio je tražbinu u iznosu od 42.782,00</w:t>
      </w:r>
      <w:r w:rsidRPr="00D81B18" w:rsidR="002F676D">
        <w:t xml:space="preserve"> kuna, a u prijedlogu za otvaranje predstečajnog postupka za navedenog vjerovnika  navedena prijava tražbine u iznosu od </w:t>
      </w:r>
      <w:r w:rsidRPr="00D81B18">
        <w:t>42.782,00</w:t>
      </w:r>
      <w:r w:rsidRPr="00D81B18" w:rsidR="002F676D">
        <w:t xml:space="preserve">kn. pa se smatra utvrđenom u iznosu od </w:t>
      </w:r>
      <w:r w:rsidRPr="00D81B18">
        <w:t xml:space="preserve">42.782,00 </w:t>
      </w:r>
      <w:r w:rsidRPr="00D81B18" w:rsidR="002F676D">
        <w:t>kuna.</w:t>
      </w:r>
    </w:p>
    <w:p w:rsidRPr="00D81B18" w:rsidR="002F676D" w:rsidP="00ED539E" w:rsidRDefault="00ED539E">
      <w:pPr>
        <w:pStyle w:val="Odlomakpopisa"/>
        <w:numPr>
          <w:ilvl w:val="0"/>
          <w:numId w:val="3"/>
        </w:numPr>
        <w:contextualSpacing/>
      </w:pPr>
      <w:r w:rsidRPr="00D81B18">
        <w:t>UDRUGA ZA PROMICANJE MEDICINSKOG TURIZMA, ZDRAVOG NAČINA ŽIVOTA I LJEPOTE ,, B&amp;G,,, Antuna Branka Šimića 33, 21000 Split, OIB: 09659304694</w:t>
      </w:r>
      <w:r w:rsidRPr="00D81B18" w:rsidR="002F676D">
        <w:t>, prija</w:t>
      </w:r>
      <w:r w:rsidRPr="00D81B18">
        <w:t>vio je tražbinu u iznosu od 241.173,00</w:t>
      </w:r>
      <w:r w:rsidRPr="00D81B18" w:rsidR="002F676D">
        <w:t xml:space="preserve"> kuna, a u prijedlogu za otvaranje predstečajnog postupka za navedenog vjerovnika  navedena prijava tražbine u iznosu od </w:t>
      </w:r>
      <w:r w:rsidRPr="00D81B18">
        <w:t>241.173,00</w:t>
      </w:r>
      <w:r w:rsidRPr="00D81B18" w:rsidR="002F676D">
        <w:t xml:space="preserve"> kn. pa se smatra</w:t>
      </w:r>
      <w:r w:rsidRPr="00D81B18">
        <w:t xml:space="preserve"> utvrđenom u iznosu od 241.173,00</w:t>
      </w:r>
      <w:r w:rsidRPr="00D81B18" w:rsidR="002F676D">
        <w:t xml:space="preserve"> kuna.</w:t>
      </w:r>
    </w:p>
    <w:p w:rsidRPr="00D81B18" w:rsidR="002F676D" w:rsidP="00ED539E" w:rsidRDefault="00ED539E">
      <w:pPr>
        <w:pStyle w:val="Odlomakpopisa"/>
        <w:numPr>
          <w:ilvl w:val="0"/>
          <w:numId w:val="3"/>
        </w:numPr>
        <w:contextualSpacing/>
      </w:pPr>
      <w:r w:rsidRPr="00D81B18">
        <w:t>UniCredit Leasing Croatia društvo s ograničenom odgovornošću za leasing, Heinzelova 33, 10000 Zagreb, OIB: 18736141210</w:t>
      </w:r>
      <w:r w:rsidRPr="00D81B18" w:rsidR="002F676D">
        <w:t>, prijavio je tražbinu u iznosu od 0,00 kuna, a u prijedlogu za otvaranje predstečajnog postupka za navedenog vjerovnika  navedena prijav</w:t>
      </w:r>
      <w:r w:rsidRPr="00D81B18">
        <w:t>a tražbine u iznosu od 0,00</w:t>
      </w:r>
      <w:r w:rsidRPr="00D81B18" w:rsidR="002F676D">
        <w:t xml:space="preserve"> kn. pa se smatra</w:t>
      </w:r>
      <w:r w:rsidRPr="00D81B18">
        <w:t xml:space="preserve"> utvrđenom u iznosu od 0,00</w:t>
      </w:r>
      <w:r w:rsidRPr="00D81B18" w:rsidR="002F676D">
        <w:t xml:space="preserve"> kuna.</w:t>
      </w:r>
    </w:p>
    <w:p w:rsidRPr="00D81B18" w:rsidR="002F676D" w:rsidP="00ED539E" w:rsidRDefault="00ED539E">
      <w:pPr>
        <w:pStyle w:val="Odlomakpopisa"/>
        <w:numPr>
          <w:ilvl w:val="0"/>
          <w:numId w:val="3"/>
        </w:numPr>
        <w:contextualSpacing/>
      </w:pPr>
      <w:r w:rsidRPr="00D81B18">
        <w:t>V.B. AUTO d.o.o. za trgovinu i usluge, Kralja Držislava 6, 21000 Split, OIB: 93985284295</w:t>
      </w:r>
      <w:r w:rsidRPr="00D81B18" w:rsidR="002F676D">
        <w:t>, prijavio je tražbinu u iznosu od 0,00 kuna, a u prijedlogu za otvaranje predstečajnog postupka za navedenog vjerovnika  navedena prijav</w:t>
      </w:r>
      <w:r w:rsidRPr="00D81B18">
        <w:t>a tražbine u iznosu od 1.149,73</w:t>
      </w:r>
      <w:r w:rsidRPr="00D81B18" w:rsidR="002F676D">
        <w:t xml:space="preserve"> kn. pa se</w:t>
      </w:r>
      <w:r w:rsidRPr="00D81B18">
        <w:t xml:space="preserve"> smatra utvrđenom u iznosu od 1.149,73 </w:t>
      </w:r>
      <w:r w:rsidRPr="00D81B18" w:rsidR="002F676D">
        <w:t>kuna.</w:t>
      </w:r>
    </w:p>
    <w:p w:rsidRPr="00D81B18" w:rsidR="002F676D" w:rsidP="009622F9" w:rsidRDefault="00ED539E">
      <w:pPr>
        <w:pStyle w:val="Odlomakpopisa"/>
        <w:numPr>
          <w:ilvl w:val="0"/>
          <w:numId w:val="3"/>
        </w:numPr>
        <w:contextualSpacing/>
      </w:pPr>
      <w:r w:rsidRPr="00D81B18">
        <w:t>VESLO d.o.o. za trgovinu, turizam i usluge, Cesta dr. Franje Tuđmana 71, 21212 Kaštel Sućurac, OIB: 24102190716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 w:rsidR="009622F9">
        <w:t xml:space="preserve">300,00 </w:t>
      </w:r>
      <w:r w:rsidRPr="00D81B18" w:rsidR="002F676D">
        <w:t xml:space="preserve">kn. pa se smatra utvrđenom u iznosu od </w:t>
      </w:r>
      <w:r w:rsidRPr="00D81B18" w:rsidR="009622F9">
        <w:t xml:space="preserve">300,00 </w:t>
      </w:r>
      <w:r w:rsidRPr="00D81B18" w:rsidR="002F676D">
        <w:t>kuna.</w:t>
      </w:r>
    </w:p>
    <w:p w:rsidRPr="00D81B18" w:rsidR="002F676D" w:rsidP="009622F9" w:rsidRDefault="009622F9">
      <w:pPr>
        <w:pStyle w:val="Odlomakpopisa"/>
        <w:numPr>
          <w:ilvl w:val="0"/>
          <w:numId w:val="3"/>
        </w:numPr>
        <w:contextualSpacing/>
      </w:pPr>
      <w:r w:rsidRPr="00D81B18">
        <w:t>Virtualna tvornica j.d.o.o. za savjetovanje i usluge, Zavrtnica 17, 10000 Zagreb</w:t>
      </w:r>
      <w:r w:rsidRPr="00D81B18" w:rsidR="002F676D">
        <w:t>, OIB:</w:t>
      </w:r>
      <w:r w:rsidRPr="00D81B18">
        <w:t xml:space="preserve"> 66142139895</w:t>
      </w:r>
      <w:r w:rsidRPr="00D81B18" w:rsidR="002F676D">
        <w:t>, prijavio je tražbinu u iznosu od 0,00 kuna, a u prijedlogu za otvaranje predstečajnog postupka za navedenog vjerovnika  navedena prijav</w:t>
      </w:r>
      <w:r w:rsidRPr="00D81B18">
        <w:t>a tražbine u iznosu od 95,40</w:t>
      </w:r>
      <w:r w:rsidRPr="00D81B18" w:rsidR="002F676D">
        <w:t xml:space="preserve"> kn. pa se smatra</w:t>
      </w:r>
      <w:r w:rsidRPr="00D81B18">
        <w:t xml:space="preserve"> utvrđenom u iznosu od 95,40</w:t>
      </w:r>
      <w:r w:rsidRPr="00D81B18" w:rsidR="002F676D">
        <w:t xml:space="preserve"> kuna.</w:t>
      </w:r>
    </w:p>
    <w:p w:rsidRPr="00D81B18" w:rsidR="002F676D" w:rsidP="009622F9" w:rsidRDefault="009622F9">
      <w:pPr>
        <w:pStyle w:val="Odlomakpopisa"/>
        <w:numPr>
          <w:ilvl w:val="0"/>
          <w:numId w:val="3"/>
        </w:numPr>
        <w:contextualSpacing/>
      </w:pPr>
      <w:r w:rsidRPr="00D81B18">
        <w:t>VIMA, društvo s ograničenom odgovornošću, za izvoz-uvoz, proizvodnju, marketing, turizam, ugostiteljstvo, informatiku, trgovinu na veliko i malo, transport, šport i rekreaciju, Benkovačka Ulica 3, 21000 Split</w:t>
      </w:r>
      <w:r w:rsidRPr="00D81B18" w:rsidR="002F676D">
        <w:t>, OIB:</w:t>
      </w:r>
      <w:r w:rsidRPr="00D81B18">
        <w:t xml:space="preserve"> 38556643495</w:t>
      </w:r>
      <w:r w:rsidRPr="00D81B18" w:rsidR="002F676D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22.495,74 </w:t>
      </w:r>
      <w:r w:rsidRPr="00D81B18" w:rsidR="002F676D">
        <w:t xml:space="preserve">kn. pa se smatra utvrđenom u iznosu od </w:t>
      </w:r>
      <w:r w:rsidRPr="00D81B18">
        <w:t xml:space="preserve">22.495,74 </w:t>
      </w:r>
      <w:r w:rsidRPr="00D81B18" w:rsidR="002F676D">
        <w:t>kuna.</w:t>
      </w:r>
    </w:p>
    <w:p w:rsidRPr="00D81B18" w:rsidR="00D95D1B" w:rsidP="006C7550" w:rsidRDefault="006C7550">
      <w:pPr>
        <w:pStyle w:val="Odlomakpopisa"/>
        <w:numPr>
          <w:ilvl w:val="0"/>
          <w:numId w:val="3"/>
        </w:numPr>
        <w:contextualSpacing/>
      </w:pPr>
      <w:r w:rsidRPr="00D81B18">
        <w:t>VODOVOD I KANALIZACIJA, društvo s ograničenom odgovornošću za vodoopskrbu, odvodnju i pročišćavanje otpadnih voda, Hercegovačka 8, 21000 Split, OIB: 56826138353</w:t>
      </w:r>
      <w:r w:rsidRPr="00D81B18" w:rsidR="00D95D1B">
        <w:t>, prija</w:t>
      </w:r>
      <w:r w:rsidRPr="00D81B18">
        <w:t>vio je tražbinu u iznosu od 2.149,80</w:t>
      </w:r>
      <w:r w:rsidRPr="00D81B18" w:rsidR="00D95D1B">
        <w:t xml:space="preserve"> kuna, a u prijedlogu za otvaranje predstečajnog postupka za navedenog vjerovnika  navedena prijava tražbine u iznosu od </w:t>
      </w:r>
      <w:r w:rsidRPr="00D81B18">
        <w:t>2.598,63</w:t>
      </w:r>
      <w:r w:rsidRPr="00D81B18" w:rsidR="00D95D1B">
        <w:t xml:space="preserve"> kn. pa se smatra</w:t>
      </w:r>
      <w:r w:rsidRPr="00D81B18">
        <w:t xml:space="preserve"> utvrđenom u iznosu od 2.598,63</w:t>
      </w:r>
      <w:r w:rsidRPr="00D81B18" w:rsidR="00D95D1B">
        <w:t xml:space="preserve"> kuna.</w:t>
      </w:r>
    </w:p>
    <w:p w:rsidRPr="00D81B18" w:rsidR="00D95D1B" w:rsidP="006C7550" w:rsidRDefault="006C7550">
      <w:pPr>
        <w:pStyle w:val="Odlomakpopisa"/>
        <w:numPr>
          <w:ilvl w:val="0"/>
          <w:numId w:val="3"/>
        </w:numPr>
        <w:contextualSpacing/>
      </w:pPr>
      <w:r w:rsidRPr="00D81B18">
        <w:t>Obrt za prijevoz i turizam, DUĆE TOURS, vl. Boško Vojnović, Duće, Poljička cesta 19, P</w:t>
      </w:r>
      <w:r w:rsidRPr="00D81B18" w:rsidR="00170FA3">
        <w:t>oljička</w:t>
      </w:r>
      <w:r w:rsidRPr="00D81B18">
        <w:t xml:space="preserve"> </w:t>
      </w:r>
      <w:r w:rsidRPr="00D81B18" w:rsidR="00170FA3">
        <w:t>cesta</w:t>
      </w:r>
      <w:r w:rsidRPr="00D81B18">
        <w:t>-G</w:t>
      </w:r>
      <w:r w:rsidRPr="00D81B18" w:rsidR="00170FA3">
        <w:t>olubinka</w:t>
      </w:r>
      <w:r w:rsidRPr="00D81B18">
        <w:t xml:space="preserve"> 19, 21310 D</w:t>
      </w:r>
      <w:r w:rsidRPr="00D81B18" w:rsidR="00170FA3">
        <w:t>uće</w:t>
      </w:r>
      <w:r w:rsidRPr="00D81B18">
        <w:t>, OIB: 20258386083</w:t>
      </w:r>
      <w:r w:rsidRPr="00D81B18" w:rsidR="00D95D1B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2.750,00 </w:t>
      </w:r>
      <w:r w:rsidRPr="00D81B18" w:rsidR="00D95D1B">
        <w:t xml:space="preserve">kn. pa se smatra utvrđenom u iznosu od </w:t>
      </w:r>
      <w:r w:rsidRPr="00D81B18">
        <w:t xml:space="preserve">2.750,00 </w:t>
      </w:r>
      <w:r w:rsidRPr="00D81B18" w:rsidR="00D95D1B">
        <w:t>kuna.</w:t>
      </w:r>
    </w:p>
    <w:p w:rsidRPr="00D81B18" w:rsidR="00D95D1B" w:rsidP="006C7550" w:rsidRDefault="006C7550">
      <w:pPr>
        <w:pStyle w:val="Odlomakpopisa"/>
        <w:numPr>
          <w:ilvl w:val="0"/>
          <w:numId w:val="3"/>
        </w:numPr>
        <w:contextualSpacing/>
      </w:pPr>
      <w:r w:rsidRPr="00D81B18">
        <w:t>RESTORAN HOTEL MONIKA, obrt za ugostiteljstvo, vl. Jasminka Vranješ, Trogir, Budislavićeva 12, B</w:t>
      </w:r>
      <w:r w:rsidRPr="00D81B18" w:rsidR="00E87775">
        <w:t>udislavićeva</w:t>
      </w:r>
      <w:r w:rsidRPr="00D81B18">
        <w:t xml:space="preserve"> 12, 21220 T</w:t>
      </w:r>
      <w:r w:rsidRPr="00D81B18" w:rsidR="00E87775">
        <w:t>rogir</w:t>
      </w:r>
      <w:r w:rsidRPr="00D81B18">
        <w:t>, OIB: 28454716396</w:t>
      </w:r>
      <w:r w:rsidRPr="00D81B18" w:rsidR="00D95D1B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7.874,70 </w:t>
      </w:r>
      <w:r w:rsidRPr="00D81B18" w:rsidR="00D95D1B">
        <w:t xml:space="preserve">kn. pa se smatra utvrđenom u iznosu od </w:t>
      </w:r>
      <w:r w:rsidRPr="00D81B18">
        <w:t xml:space="preserve">7.874,70 </w:t>
      </w:r>
      <w:r w:rsidRPr="00D81B18" w:rsidR="00D95D1B">
        <w:t>kuna.</w:t>
      </w:r>
    </w:p>
    <w:p w:rsidRPr="00D81B18" w:rsidR="00D95D1B" w:rsidP="006C7550" w:rsidRDefault="006C7550">
      <w:pPr>
        <w:pStyle w:val="Odlomakpopisa"/>
        <w:numPr>
          <w:ilvl w:val="0"/>
          <w:numId w:val="3"/>
        </w:numPr>
        <w:contextualSpacing/>
      </w:pPr>
      <w:r w:rsidRPr="00D81B18">
        <w:t>MTZ, obrt za proizvodnju leda vl. Marko Vukman, Seget Donji, Hrvatskih žrtava 66, H</w:t>
      </w:r>
      <w:r w:rsidRPr="00D81B18" w:rsidR="00E87775">
        <w:t>rvatskih</w:t>
      </w:r>
      <w:r w:rsidRPr="00D81B18">
        <w:t xml:space="preserve"> </w:t>
      </w:r>
      <w:r w:rsidRPr="00D81B18" w:rsidR="00E87775">
        <w:t>žrtava</w:t>
      </w:r>
      <w:r w:rsidRPr="00D81B18">
        <w:t xml:space="preserve"> 66, 21220 S</w:t>
      </w:r>
      <w:r w:rsidRPr="00D81B18" w:rsidR="00E87775">
        <w:t>eget</w:t>
      </w:r>
      <w:r w:rsidRPr="00D81B18">
        <w:t xml:space="preserve"> </w:t>
      </w:r>
      <w:r w:rsidRPr="00D81B18" w:rsidR="00170FA3">
        <w:t>Donji</w:t>
      </w:r>
      <w:r w:rsidRPr="00D81B18">
        <w:t>, OIB: 80119547772</w:t>
      </w:r>
      <w:r w:rsidRPr="00D81B18" w:rsidR="00D95D1B">
        <w:t>, prijavio je tražbinu u iznosu od 0,00 kuna, a u prijedlogu za otvaranje predstečajnog postupka za navedenog vjerovnika  navedena prijav</w:t>
      </w:r>
      <w:r w:rsidRPr="00D81B18">
        <w:t>a tražbine u iznosu od 150,00</w:t>
      </w:r>
      <w:r w:rsidRPr="00D81B18" w:rsidR="00D95D1B">
        <w:t xml:space="preserve"> kn. pa se smatra</w:t>
      </w:r>
      <w:r w:rsidRPr="00D81B18">
        <w:t xml:space="preserve"> utvrđenom u iznosu od 150,00</w:t>
      </w:r>
      <w:r w:rsidRPr="00D81B18" w:rsidR="00D95D1B">
        <w:t xml:space="preserve"> kuna.</w:t>
      </w:r>
    </w:p>
    <w:p w:rsidRPr="00D81B18" w:rsidR="00D95D1B" w:rsidP="00500738" w:rsidRDefault="006C7550">
      <w:pPr>
        <w:pStyle w:val="Odlomakpopisa"/>
        <w:numPr>
          <w:ilvl w:val="0"/>
          <w:numId w:val="3"/>
        </w:numPr>
        <w:contextualSpacing/>
      </w:pPr>
      <w:r w:rsidRPr="00D81B18">
        <w:t xml:space="preserve">XL TWO TRAVEL d.o.o. za usluge, Obala kneza Domagoja 1, 21000 Split, OIB: </w:t>
      </w:r>
      <w:r w:rsidRPr="00D81B18" w:rsidR="00500738">
        <w:t>83877793390</w:t>
      </w:r>
      <w:r w:rsidRPr="00D81B18" w:rsidR="00D95D1B">
        <w:t>, prija</w:t>
      </w:r>
      <w:r w:rsidRPr="00D81B18" w:rsidR="00500738">
        <w:t>vio je tražbinu u iznosu od 200,00</w:t>
      </w:r>
      <w:r w:rsidRPr="00D81B18" w:rsidR="00D95D1B">
        <w:t xml:space="preserve"> kuna, a u prijedlogu za otvaranje predstečajnog postupka za navedenog vjerovnika  navedena prijav</w:t>
      </w:r>
      <w:r w:rsidRPr="00D81B18" w:rsidR="00500738">
        <w:t>a tražbine u iznosu od 200,00</w:t>
      </w:r>
      <w:r w:rsidRPr="00D81B18" w:rsidR="00D95D1B">
        <w:t xml:space="preserve"> kn. pa se smatra</w:t>
      </w:r>
      <w:r w:rsidRPr="00D81B18" w:rsidR="00500738">
        <w:t xml:space="preserve"> utvrđenom u iznosu od 200,00</w:t>
      </w:r>
      <w:r w:rsidRPr="00D81B18" w:rsidR="00D95D1B">
        <w:t xml:space="preserve"> kuna.</w:t>
      </w:r>
    </w:p>
    <w:p w:rsidRPr="00D81B18" w:rsidR="00D95D1B" w:rsidP="00500738" w:rsidRDefault="00500738">
      <w:pPr>
        <w:pStyle w:val="Odlomakpopisa"/>
        <w:numPr>
          <w:ilvl w:val="0"/>
          <w:numId w:val="3"/>
        </w:numPr>
        <w:contextualSpacing/>
      </w:pPr>
      <w:r w:rsidRPr="00D81B18">
        <w:t>ZAGREBAČKA BANKA DIONIČKO DRUŠTVO, Trg bana Josipa Jelačića 10, 10000 Zagreb</w:t>
      </w:r>
      <w:r w:rsidRPr="00D81B18" w:rsidR="00D95D1B">
        <w:t>, OIB:</w:t>
      </w:r>
      <w:r w:rsidRPr="00D81B18">
        <w:t xml:space="preserve"> 92963223473</w:t>
      </w:r>
      <w:r w:rsidRPr="00D81B18" w:rsidR="00D95D1B">
        <w:t>, prijavio</w:t>
      </w:r>
      <w:r w:rsidRPr="00D81B18">
        <w:t xml:space="preserve"> je tražbinu u iznosu od 50.023,78</w:t>
      </w:r>
      <w:r w:rsidRPr="00D81B18" w:rsidR="00D95D1B">
        <w:t xml:space="preserve"> kuna, a u prijedlogu za otvaranje predstečajnog postupka za navedenog vjerovnika  navedena prijava tražbine u iznosu od </w:t>
      </w:r>
      <w:r w:rsidRPr="00D81B18">
        <w:t xml:space="preserve">54.262,00 </w:t>
      </w:r>
      <w:r w:rsidRPr="00D81B18" w:rsidR="00D95D1B">
        <w:t xml:space="preserve">kn. pa se smatra utvrđenom u iznosu od </w:t>
      </w:r>
      <w:r w:rsidRPr="00D81B18">
        <w:t xml:space="preserve">54.262,00 </w:t>
      </w:r>
      <w:r w:rsidRPr="00D81B18" w:rsidR="00D95D1B">
        <w:t>kuna.</w:t>
      </w:r>
    </w:p>
    <w:p w:rsidRPr="00D81B18" w:rsidR="00D95D1B" w:rsidP="00500738" w:rsidRDefault="00500738">
      <w:pPr>
        <w:pStyle w:val="Odlomakpopisa"/>
        <w:numPr>
          <w:ilvl w:val="0"/>
          <w:numId w:val="3"/>
        </w:numPr>
        <w:contextualSpacing/>
      </w:pPr>
      <w:r w:rsidRPr="00D81B18">
        <w:t>ZEN GRAFITI, d.o.o. za trgovinu i proizvodnju, Put Sv. Mande 20, 21000 Split, OIB: 30577319665</w:t>
      </w:r>
      <w:r w:rsidRPr="00D81B18" w:rsidR="00D95D1B">
        <w:t>, prija</w:t>
      </w:r>
      <w:r w:rsidRPr="00D81B18">
        <w:t>vio je tražbinu u iznosu od 92.428,24</w:t>
      </w:r>
      <w:r w:rsidRPr="00D81B18" w:rsidR="00D95D1B">
        <w:t xml:space="preserve"> kuna, a u prijedlogu za otvaranje predstečajnog postupka za navedenog vjerovnika  navedena prijava tražbine u iznosu od </w:t>
      </w:r>
      <w:r w:rsidRPr="00D81B18">
        <w:t>74.560,49</w:t>
      </w:r>
      <w:r w:rsidRPr="00D81B18" w:rsidR="00D95D1B">
        <w:t xml:space="preserve"> kn. pa se smatra utvrđenom u iznosu od </w:t>
      </w:r>
      <w:r w:rsidRPr="00D81B18">
        <w:t xml:space="preserve">92.428,24 </w:t>
      </w:r>
      <w:r w:rsidRPr="00D81B18" w:rsidR="00D95D1B">
        <w:t>kuna.</w:t>
      </w:r>
    </w:p>
    <w:p w:rsidRPr="00D81B18" w:rsidR="00D95D1B" w:rsidP="00500738" w:rsidRDefault="00500738">
      <w:pPr>
        <w:pStyle w:val="Odlomakpopisa"/>
        <w:numPr>
          <w:ilvl w:val="0"/>
          <w:numId w:val="3"/>
        </w:numPr>
        <w:contextualSpacing/>
      </w:pPr>
      <w:r w:rsidRPr="00D81B18">
        <w:t>J.B.Petar Žanko, Matije Gupca 1/I, Trogir, O</w:t>
      </w:r>
      <w:r w:rsidRPr="00D81B18" w:rsidR="00170FA3">
        <w:t>brovac</w:t>
      </w:r>
      <w:r w:rsidRPr="00D81B18">
        <w:t xml:space="preserve"> S</w:t>
      </w:r>
      <w:r w:rsidRPr="00D81B18" w:rsidR="00170FA3">
        <w:t>injski</w:t>
      </w:r>
      <w:r w:rsidRPr="00D81B18">
        <w:t xml:space="preserve"> 116, 21238 O</w:t>
      </w:r>
      <w:r w:rsidRPr="00D81B18" w:rsidR="00170FA3">
        <w:t>brovac</w:t>
      </w:r>
      <w:r w:rsidRPr="00D81B18">
        <w:t xml:space="preserve"> S</w:t>
      </w:r>
      <w:r w:rsidRPr="00D81B18" w:rsidR="00170FA3">
        <w:t>injski</w:t>
      </w:r>
      <w:r w:rsidRPr="00D81B18">
        <w:t>, OIB: 28652704371</w:t>
      </w:r>
      <w:r w:rsidRPr="00D81B18" w:rsidR="00D95D1B">
        <w:t xml:space="preserve">, prijavio je tražbinu u iznosu od 0,00 kuna, a u prijedlogu za otvaranje predstečajnog postupka za navedenog vjerovnika  navedena prijava tražbine u iznosu od </w:t>
      </w:r>
      <w:r w:rsidRPr="00D81B18">
        <w:t xml:space="preserve">301,25 </w:t>
      </w:r>
      <w:r w:rsidRPr="00D81B18" w:rsidR="00D95D1B">
        <w:t xml:space="preserve">kn. pa se smatra utvrđenom u iznosu od </w:t>
      </w:r>
      <w:r w:rsidRPr="00D81B18">
        <w:t xml:space="preserve">301,25 </w:t>
      </w:r>
      <w:r w:rsidRPr="00D81B18" w:rsidR="00D95D1B">
        <w:t>kuna.</w:t>
      </w:r>
    </w:p>
    <w:p w:rsidRPr="00D81B18" w:rsidR="00D95D1B" w:rsidP="00500738" w:rsidRDefault="00500738">
      <w:pPr>
        <w:pStyle w:val="Odlomakpopisa"/>
        <w:numPr>
          <w:ilvl w:val="0"/>
          <w:numId w:val="3"/>
        </w:numPr>
        <w:contextualSpacing/>
      </w:pPr>
      <w:r w:rsidRPr="00D81B18">
        <w:t>PANDA J&amp;N, obrt za taksi prijevoz, vl. Ivana Žulj, Valpovo, Hrvatskih branitelja 4, H</w:t>
      </w:r>
      <w:r w:rsidRPr="00D81B18" w:rsidR="00170FA3">
        <w:t>rvatskih</w:t>
      </w:r>
      <w:r w:rsidRPr="00D81B18">
        <w:t xml:space="preserve"> </w:t>
      </w:r>
      <w:r w:rsidRPr="00D81B18" w:rsidR="00170FA3">
        <w:t>branitelja</w:t>
      </w:r>
      <w:r w:rsidRPr="00D81B18">
        <w:t xml:space="preserve"> 4, 31550 V</w:t>
      </w:r>
      <w:r w:rsidRPr="00D81B18" w:rsidR="00170FA3">
        <w:t>alpovo</w:t>
      </w:r>
      <w:r w:rsidRPr="00D81B18">
        <w:t>, OIB: 52125927742</w:t>
      </w:r>
      <w:r w:rsidRPr="00D81B18" w:rsidR="00D95D1B">
        <w:t>, prijavio je tražbinu u iznosu od 0,00 kuna, a u prijedlogu za otvaranje predstečajnog postupka za navedenog vjerovnika  navedena p</w:t>
      </w:r>
      <w:r w:rsidRPr="00D81B18">
        <w:t>rijava tražbine u iznosu od 100,00</w:t>
      </w:r>
      <w:r w:rsidRPr="00D81B18" w:rsidR="00D95D1B">
        <w:t xml:space="preserve"> kn. pa se smatra</w:t>
      </w:r>
      <w:r w:rsidRPr="00D81B18">
        <w:t xml:space="preserve"> utvrđenom u iznosu od 100,00</w:t>
      </w:r>
      <w:r w:rsidRPr="00D81B18" w:rsidR="00D95D1B">
        <w:t xml:space="preserve"> kuna.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D95D1B" w:rsidP="00743F8C" w:rsidRDefault="00D95D1B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 xml:space="preserve">Više prijavljenih tražbina za ispitivanje nema. 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 xml:space="preserve">Prisutni nemaju primjedbi na gore navedene prijave tražbina vjerovnika. </w:t>
      </w:r>
    </w:p>
    <w:p w:rsidRPr="00D81B18" w:rsidR="00743F8C" w:rsidP="00743F8C" w:rsidRDefault="00743F8C">
      <w:r w:rsidRPr="00D81B18">
        <w:tab/>
      </w:r>
    </w:p>
    <w:p w:rsidRPr="00D81B18" w:rsidR="00743F8C" w:rsidP="00743F8C" w:rsidRDefault="00743F8C">
      <w:pPr>
        <w:ind w:firstLine="708"/>
      </w:pPr>
      <w:r w:rsidRPr="00D81B18">
        <w:t>Temeljem</w:t>
      </w:r>
      <w:r w:rsidR="002E2FFC">
        <w:t xml:space="preserve"> članka 46. Stečajnog zakona</w:t>
      </w:r>
      <w:r w:rsidRPr="00D81B18">
        <w:t xml:space="preserve"> sud će sastaviti tablicu ispitanih tražbina, te za svaku pojedinu tražbinu unijeti u kojem iznosu je utvrđena, odnosno osporena, uz obveznu naznaku razloga osporavanja. </w:t>
      </w:r>
    </w:p>
    <w:p w:rsidRPr="00D81B18" w:rsidR="00743F8C" w:rsidP="00743F8C" w:rsidRDefault="00743F8C"/>
    <w:p w:rsidRPr="00D81B18" w:rsidR="00743F8C" w:rsidP="00743F8C" w:rsidRDefault="00743F8C">
      <w:pPr>
        <w:ind w:firstLine="708"/>
      </w:pPr>
      <w:r w:rsidRPr="00D81B18">
        <w:t xml:space="preserve">Temeljem tablice ispitanih tražbina sud će donijeti rješenje o utvrđenim i osporenim tražbinama uz obveznu naznaku razloga osporavanja. Navedeno rješenje objaviti će se na mrežnoj stranici e-oglasna ploča sudova. 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>Prisutni upitani izjavljuju kako nemaju pitanja i primjedbi.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 xml:space="preserve">Sudac ističe kako će nakon današnjeg ročišta i nakon što sastavi tablicu ispitanih tražbina o danas ispitanim tražbinama sud odlučiti rješenjem koje će se vjerovnicima dostaviti preko e-oglasnoj ploče suda. O daljnjem tijeku postupak vjerovnici će se obavještavati preko e-oglasne ploče suda. 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 xml:space="preserve">Temeljem čl. 52 Stečajnog zakona sud će pozvati dužnika da dostavi izmijenjeni plan restrukturiranja koji će obuhvaćati sve utvrđene </w:t>
      </w:r>
      <w:r w:rsidR="002E2FFC">
        <w:rPr>
          <w:rFonts w:ascii="Times New Roman" w:hAnsi="Times New Roman"/>
          <w:sz w:val="24"/>
        </w:rPr>
        <w:t>i osporene tražbine, u roku od 21</w:t>
      </w:r>
      <w:r w:rsidRPr="00D81B18">
        <w:rPr>
          <w:rFonts w:ascii="Times New Roman" w:hAnsi="Times New Roman"/>
          <w:sz w:val="24"/>
        </w:rPr>
        <w:t xml:space="preserve"> dana  nakon pravomoćnosti rješenja o utvrđenim i osporenim tražbinama. 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 xml:space="preserve">O daljnjem tijeku postupka vjerovnici će biti obaviješteni putem e-oglasne ploče ovog suda. 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left="1416"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 xml:space="preserve">Dovršeno u </w:t>
      </w:r>
      <w:r w:rsidRPr="00D81B18" w:rsidR="00D81B18">
        <w:rPr>
          <w:rFonts w:ascii="Times New Roman" w:hAnsi="Times New Roman"/>
          <w:sz w:val="24"/>
        </w:rPr>
        <w:t>10</w:t>
      </w:r>
      <w:r w:rsidRPr="00D81B18">
        <w:rPr>
          <w:rFonts w:ascii="Times New Roman" w:hAnsi="Times New Roman"/>
          <w:sz w:val="24"/>
        </w:rPr>
        <w:t>,30 sati.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left="2832"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>sudac</w:t>
      </w:r>
      <w:r w:rsidRPr="00D81B18">
        <w:rPr>
          <w:rFonts w:ascii="Times New Roman" w:hAnsi="Times New Roman"/>
          <w:sz w:val="24"/>
        </w:rPr>
        <w:tab/>
      </w:r>
      <w:r w:rsidRPr="00D81B18">
        <w:rPr>
          <w:rFonts w:ascii="Times New Roman" w:hAnsi="Times New Roman"/>
          <w:sz w:val="24"/>
        </w:rPr>
        <w:tab/>
      </w:r>
      <w:r w:rsidRPr="00D81B18">
        <w:rPr>
          <w:rFonts w:ascii="Times New Roman" w:hAnsi="Times New Roman"/>
          <w:sz w:val="24"/>
        </w:rPr>
        <w:tab/>
      </w:r>
      <w:r w:rsidRPr="00D81B18">
        <w:rPr>
          <w:rFonts w:ascii="Times New Roman" w:hAnsi="Times New Roman"/>
          <w:sz w:val="24"/>
        </w:rPr>
        <w:tab/>
        <w:t>predstečajni povjerenik</w:t>
      </w:r>
    </w:p>
    <w:p w:rsidRPr="00D81B18" w:rsidR="00743F8C" w:rsidP="00743F8C" w:rsidRDefault="00743F8C">
      <w:pPr>
        <w:pStyle w:val="Bezproreda"/>
        <w:ind w:left="2832" w:firstLine="708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left="2832" w:firstLine="708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left="2832" w:firstLine="708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left="3540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>zapisničar</w:t>
      </w:r>
      <w:r w:rsidRPr="00D81B18">
        <w:rPr>
          <w:rFonts w:ascii="Times New Roman" w:hAnsi="Times New Roman"/>
          <w:sz w:val="24"/>
        </w:rPr>
        <w:tab/>
      </w:r>
      <w:r w:rsidRPr="00D81B18">
        <w:rPr>
          <w:rFonts w:ascii="Times New Roman" w:hAnsi="Times New Roman"/>
          <w:sz w:val="24"/>
        </w:rPr>
        <w:tab/>
      </w:r>
      <w:r w:rsidRPr="00D81B18">
        <w:rPr>
          <w:rFonts w:ascii="Times New Roman" w:hAnsi="Times New Roman"/>
          <w:sz w:val="24"/>
        </w:rPr>
        <w:tab/>
        <w:t xml:space="preserve">dužnik 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>
      <w:pPr>
        <w:pStyle w:val="Bezproreda"/>
        <w:ind w:left="5664" w:firstLine="708"/>
        <w:rPr>
          <w:rFonts w:ascii="Times New Roman" w:hAnsi="Times New Roman"/>
          <w:sz w:val="24"/>
        </w:rPr>
      </w:pPr>
      <w:r w:rsidRPr="00D81B18">
        <w:rPr>
          <w:rFonts w:ascii="Times New Roman" w:hAnsi="Times New Roman"/>
          <w:sz w:val="24"/>
        </w:rPr>
        <w:t>vjerovnici</w:t>
      </w:r>
    </w:p>
    <w:p w:rsidRPr="00D81B18" w:rsidR="00743F8C" w:rsidP="00743F8C" w:rsidRDefault="00743F8C">
      <w:pPr>
        <w:pStyle w:val="Bezproreda"/>
        <w:rPr>
          <w:rFonts w:ascii="Times New Roman" w:hAnsi="Times New Roman"/>
          <w:sz w:val="24"/>
        </w:rPr>
      </w:pPr>
    </w:p>
    <w:p w:rsidRPr="00D81B18" w:rsidR="00743F8C" w:rsidP="00743F8C" w:rsidRDefault="00743F8C"/>
    <w:p w:rsidRPr="00D81B18" w:rsidR="00743F8C" w:rsidP="00743F8C" w:rsidRDefault="00743F8C"/>
    <w:p w:rsidRPr="00D81B18" w:rsidR="00F53219" w:rsidRDefault="00F53219"/>
    <w:sectPr w:rsidRPr="00D81B18" w:rsidR="00F53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7E4E24"/>
    <w:multiLevelType w:val="hybridMultilevel"/>
    <w:tmpl w:val="0CAEF118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125F3"/>
    <w:multiLevelType w:val="hybridMultilevel"/>
    <w:tmpl w:val="F6FE3460"/>
    <w:lvl w:ilvl="0" w:tplc="7572149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36883"/>
    <w:multiLevelType w:val="hybridMultilevel"/>
    <w:tmpl w:val="B9F815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>
    <w:nsid w:val="72685F29"/>
    <w:multiLevelType w:val="hybridMultilevel"/>
    <w:tmpl w:val="DE5885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F8C"/>
    <w:rsid w:val="00001CFA"/>
    <w:rsid w:val="00026C9E"/>
    <w:rsid w:val="00045876"/>
    <w:rsid w:val="000616A5"/>
    <w:rsid w:val="00061C7A"/>
    <w:rsid w:val="0006685A"/>
    <w:rsid w:val="000804E8"/>
    <w:rsid w:val="000B0A6B"/>
    <w:rsid w:val="000C0255"/>
    <w:rsid w:val="00151671"/>
    <w:rsid w:val="00152D36"/>
    <w:rsid w:val="00170FA3"/>
    <w:rsid w:val="001E6FEE"/>
    <w:rsid w:val="001E738B"/>
    <w:rsid w:val="001E7FFE"/>
    <w:rsid w:val="00217F7F"/>
    <w:rsid w:val="00282129"/>
    <w:rsid w:val="002D1373"/>
    <w:rsid w:val="002E2FFC"/>
    <w:rsid w:val="002F676D"/>
    <w:rsid w:val="00335675"/>
    <w:rsid w:val="00350496"/>
    <w:rsid w:val="00353E52"/>
    <w:rsid w:val="00390676"/>
    <w:rsid w:val="0039307A"/>
    <w:rsid w:val="00396CF3"/>
    <w:rsid w:val="003B5BFB"/>
    <w:rsid w:val="003F3B64"/>
    <w:rsid w:val="00400B8D"/>
    <w:rsid w:val="00410A0F"/>
    <w:rsid w:val="00425B5F"/>
    <w:rsid w:val="004413C2"/>
    <w:rsid w:val="00471423"/>
    <w:rsid w:val="004827C0"/>
    <w:rsid w:val="004B6B88"/>
    <w:rsid w:val="004F1B88"/>
    <w:rsid w:val="00500738"/>
    <w:rsid w:val="00514AD7"/>
    <w:rsid w:val="00516BEE"/>
    <w:rsid w:val="005442BB"/>
    <w:rsid w:val="005833D3"/>
    <w:rsid w:val="006251A6"/>
    <w:rsid w:val="00630825"/>
    <w:rsid w:val="00641230"/>
    <w:rsid w:val="006C7550"/>
    <w:rsid w:val="006E486A"/>
    <w:rsid w:val="006E511D"/>
    <w:rsid w:val="006F3800"/>
    <w:rsid w:val="00716C56"/>
    <w:rsid w:val="00743F8C"/>
    <w:rsid w:val="007546A5"/>
    <w:rsid w:val="00765B36"/>
    <w:rsid w:val="00797033"/>
    <w:rsid w:val="007B6110"/>
    <w:rsid w:val="007C63C3"/>
    <w:rsid w:val="007D2CC0"/>
    <w:rsid w:val="00820EE0"/>
    <w:rsid w:val="00825B20"/>
    <w:rsid w:val="00852336"/>
    <w:rsid w:val="008814DE"/>
    <w:rsid w:val="008F50D8"/>
    <w:rsid w:val="00930B63"/>
    <w:rsid w:val="00957E00"/>
    <w:rsid w:val="009622F9"/>
    <w:rsid w:val="009D4A25"/>
    <w:rsid w:val="009E69F8"/>
    <w:rsid w:val="00A20B3F"/>
    <w:rsid w:val="00A23951"/>
    <w:rsid w:val="00A66A28"/>
    <w:rsid w:val="00AB22F3"/>
    <w:rsid w:val="00AB2C76"/>
    <w:rsid w:val="00AC658D"/>
    <w:rsid w:val="00AD6B31"/>
    <w:rsid w:val="00AD744C"/>
    <w:rsid w:val="00AE5EFC"/>
    <w:rsid w:val="00B40E31"/>
    <w:rsid w:val="00BA4EBC"/>
    <w:rsid w:val="00BB569A"/>
    <w:rsid w:val="00BD021D"/>
    <w:rsid w:val="00BF1129"/>
    <w:rsid w:val="00C54BBC"/>
    <w:rsid w:val="00C65040"/>
    <w:rsid w:val="00D1702E"/>
    <w:rsid w:val="00D250C3"/>
    <w:rsid w:val="00D27714"/>
    <w:rsid w:val="00D46C33"/>
    <w:rsid w:val="00D81B18"/>
    <w:rsid w:val="00D95D1B"/>
    <w:rsid w:val="00E1073E"/>
    <w:rsid w:val="00E6059E"/>
    <w:rsid w:val="00E87775"/>
    <w:rsid w:val="00EA53FA"/>
    <w:rsid w:val="00ED539E"/>
    <w:rsid w:val="00EE28B0"/>
    <w:rsid w:val="00EF4A64"/>
    <w:rsid w:val="00F44AD9"/>
    <w:rsid w:val="00F466E5"/>
    <w:rsid w:val="00F53219"/>
    <w:rsid w:val="00F57CC8"/>
    <w:rsid w:val="00F76B6E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43F8C"/>
    <w:pPr>
      <w:jc w:val="both"/>
    </w:p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</w:p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character" w:styleId="Tekstrezerviranogmjesta">
    <w:name w:val="Placeholder Text"/>
    <w:basedOn w:val="Zadanifontodlomka"/>
    <w:uiPriority w:val="99"/>
    <w:semiHidden/>
    <w:rsid w:val="00C54B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4B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4BB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4BB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4BB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3F8C"/>
    <w:pPr>
      <w:jc w:val="both"/>
    </w:p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ekstrezerviranogmjesta" w:type="character">
    <w:name w:val="Placeholder Text"/>
    <w:basedOn w:val="Zadanifontodlomka"/>
    <w:uiPriority w:val="99"/>
    <w:semiHidden/>
    <w:rsid w:val="00C54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342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451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2019.</izvorni_sadrzaj>
    <derivirana_varijabla naziv="DomainObject.StvarniPocetakDatum_1">17. listopada 2019.</derivirana_varijabla>
  </DomainObject.StvarniPocetakDatum>
  <DomainObject.StvarniZavrsetakDatum>
    <izvorni_sadrzaj>17. listopada 2019.</izvorni_sadrzaj>
    <derivirana_varijabla naziv="DomainObject.StvarniZavrsetakDatum_1">17. listopada 2019.</derivirana_varijabla>
  </DomainObject.StvarniZavrsetakDatum>
  <DomainObject.PlaniraniZavrsetakDatum>
    <izvorni_sadrzaj>17. listopada 2019.</izvorni_sadrzaj>
    <derivirana_varijabla naziv="DomainObject.PlaniraniZavrsetakDatum_1">17. listopada 2019.</derivirana_varijabla>
  </DomainObject.PlaniraniZavrsetakDatum>
  <DomainObject.PlaniraniPocetakDatum>
    <izvorni_sadrzaj>17. listopada 2019.</izvorni_sadrzaj>
    <derivirana_varijabla naziv="DomainObject.PlaniraniPocetakDatum_1">17. listopada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2019.</izvorni_sadrzaj>
    <derivirana_varijabla naziv="DomainObject.Zapisnik.DatumKreiranja_1">17.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St-264/2019-13</izvorni_sadrzaj>
    <derivirana_varijabla naziv="DomainObject.Zapisnik.Oznaka_1">St-264/2019-13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2019.</izvorni_sadrzaj>
    <derivirana_varijabla naziv="DomainObject.Predmet.DatumOsnivanja_1">23.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St-264/2019</izvorni_sadrzaj>
    <derivirana_varijabla naziv="DomainObject.Predmet.OznakaBroj_1">St-264/2019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VIVIDUS društvo s ograničenom odgovornošću za trgovinu i turistička agencija</izvorni_sadrzaj>
    <derivirana_varijabla naziv="DomainObject.Predmet.StrankaFormated_1">  VIVIDUS društvo s ograničenom odgovornošću za trgovinu i turistička agencija</derivirana_varijabla>
  </DomainObject.Predmet.StrankaFormated>
  <DomainObject.Predmet.StrankaFormatedOIB>
    <izvorni_sadrzaj>  VIVIDUS društvo s ograničenom odgovornošću za trgovinu i turistička agencija, OIB 03549889524</izvorni_sadrzaj>
    <derivirana_varijabla naziv="DomainObject.Predmet.StrankaFormatedOIB_1">  VIVIDUS društvo s ograničenom odgovornošću za trgovinu i turistička agencija, OIB 03549889524</derivirana_varijabla>
  </DomainObject.Predmet.StrankaFormatedOIB>
  <DomainObject.Predmet.StrankaFormatedWithAdress>
    <izvorni_sadrzaj> VIVIDUS društvo s ograničenom odgovornošću za trgovinu i turistička agencija, Put Salduna 3, 21220 Trogir</izvorni_sadrzaj>
    <derivirana_varijabla naziv="DomainObject.Predmet.StrankaFormatedWithAdress_1"> VIVIDUS društvo s ograničenom odgovornošću za trgovinu i turistička agencija, Put Salduna 3, 21220 Trogir</derivirana_varijabla>
  </DomainObject.Predmet.StrankaFormatedWithAdress>
  <DomainObject.Predmet.StrankaFormatedWithAdressOIB>
    <izvorni_sadrzaj> VIVIDUS društvo s ograničenom odgovornošću za trgovinu i turistička agencija, OIB 03549889524, Put Salduna 3, 21220 Trogir</izvorni_sadrzaj>
    <derivirana_varijabla naziv="DomainObject.Predmet.StrankaFormatedWithAdressOIB_1"> VIVIDUS društvo s ograničenom odgovornošću za trgovinu i turistička agencija, OIB 03549889524, Put Salduna 3, 21220 Trogir</derivirana_varijabla>
  </DomainObject.Predmet.StrankaFormatedWithAdressOIB>
  <DomainObject.Predmet.StrankaWithAdress>
    <izvorni_sadrzaj>VIVIDUS društvo s ograničenom odgovornošću za trgovinu i turistička agencija Put Salduna 3,21220 Trogir</izvorni_sadrzaj>
    <derivirana_varijabla naziv="DomainObject.Predmet.StrankaWithAdress_1">VIVIDUS društvo s ograničenom odgovornošću za trgovinu i turistička agencija Put Salduna 3,21220 Trogir</derivirana_varijabla>
  </DomainObject.Predmet.StrankaWithAdress>
  <DomainObject.Predmet.StrankaWithAdressOIB>
    <izvorni_sadrzaj>VIVIDUS društvo s ograničenom odgovornošću za trgovinu i turistička agencija, OIB 03549889524, Put Salduna 3,21220 Trogir</izvorni_sadrzaj>
    <derivirana_varijabla naziv="DomainObject.Predmet.StrankaWithAdressOIB_1">VIVIDUS društvo s ograničenom odgovornošću za trgovinu i turistička agencija, OIB 03549889524, Put Salduna 3,21220 Trogir</derivirana_varijabla>
  </DomainObject.Predmet.StrankaWithAdressOIB>
  <DomainObject.Predmet.StrankaNazivFormated>
    <izvorni_sadrzaj>VIVIDUS društvo s ograničenom odgovornošću za trgovinu i turistička agencija</izvorni_sadrzaj>
    <derivirana_varijabla naziv="DomainObject.Predmet.StrankaNazivFormated_1">VIVIDUS društvo s ograničenom odgovornošću za trgovinu i turistička agencija</derivirana_varijabla>
  </DomainObject.Predmet.StrankaNazivFormated>
  <DomainObject.Predmet.StrankaNazivFormatedOIB>
    <izvorni_sadrzaj>VIVIDUS društvo s ograničenom odgovornošću za trgovinu i turistička agencija, OIB 03549889524</izvorni_sadrzaj>
    <derivirana_varijabla naziv="DomainObject.Predmet.StrankaNazivFormatedOIB_1">VIVIDUS društvo s ograničenom odgovornošću za trgovinu i turistička agencija, OIB 03549889524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VIVIDUS društvo s ograničenom odgovornošću za trgovinu i turistička agencija</item>
    </izvorni_sadrzaj>
    <derivirana_varijabla naziv="DomainObject.Predmet.StrankaListFormated_1">
      <item>VIVIDUS društvo s ograničenom odgovornošću za trgovinu i turistička agencija</item>
    </derivirana_varijabla>
  </DomainObject.Predmet.StrankaListFormated>
  <DomainObject.Predmet.StrankaListFormatedOIB>
    <izvorni_sadrzaj>
      <item>VIVIDUS društvo s ograničenom odgovornošću za trgovinu i turistička agencija, OIB 03549889524</item>
    </izvorni_sadrzaj>
    <derivirana_varijabla naziv="DomainObject.Predmet.StrankaListFormatedOIB_1">
      <item>VIVIDUS društvo s ograničenom odgovornošću za trgovinu i turistička agencija, OIB 03549889524</item>
    </derivirana_varijabla>
  </DomainObject.Predmet.StrankaListFormatedOIB>
  <DomainObject.Predmet.StrankaListFormatedWithAdress>
    <izvorni_sadrzaj>
      <item>VIVIDUS društvo s ograničenom odgovornošću za trgovinu i turistička agencija, Put Salduna 3, 21220 Trogir</item>
    </izvorni_sadrzaj>
    <derivirana_varijabla naziv="DomainObject.Predmet.StrankaListFormatedWithAdress_1">
      <item>VIVIDUS društvo s ograničenom odgovornošću za trgovinu i turistička agencija, Put Salduna 3, 21220 Trogir</item>
    </derivirana_varijabla>
  </DomainObject.Predmet.StrankaListFormatedWithAdress>
  <DomainObject.Predmet.StrankaListFormatedWithAdressOIB>
    <izvorni_sadrzaj>
      <item>VIVIDUS društvo s ograničenom odgovornošću za trgovinu i turistička agencija, OIB 03549889524, Put Salduna 3, 21220 Trogir</item>
    </izvorni_sadrzaj>
    <derivirana_varijabla naziv="DomainObject.Predmet.StrankaListFormatedWithAdressOIB_1">
      <item>VIVIDUS društvo s ograničenom odgovornošću za trgovinu i turistička agencija, OIB 03549889524, Put Salduna 3, 21220 Trogir</item>
    </derivirana_varijabla>
  </DomainObject.Predmet.StrankaListFormatedWithAdressOIB>
  <DomainObject.Predmet.StrankaListNazivFormated>
    <izvorni_sadrzaj>
      <item>VIVIDUS društvo s ograničenom odgovornošću za trgovinu i turistička agencija</item>
    </izvorni_sadrzaj>
    <derivirana_varijabla naziv="DomainObject.Predmet.StrankaListNazivFormated_1">
      <item>VIVIDUS društvo s ograničenom odgovornošću za trgovinu i turistička agencija</item>
    </derivirana_varijabla>
  </DomainObject.Predmet.StrankaListNazivFormated>
  <DomainObject.Predmet.StrankaListNazivFormatedOIB>
    <izvorni_sadrzaj>
      <item>VIVIDUS društvo s ograničenom odgovornošću za trgovinu i turistička agencija, OIB 03549889524</item>
    </izvorni_sadrzaj>
    <derivirana_varijabla naziv="DomainObject.Predmet.StrankaListNazivFormatedOIB_1">
      <item>VIVIDUS društvo s ograničenom odgovornošću za trgovinu i turistička agencija, OIB 03549889524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>St-264/2019-13</izvorni_sadrzaj>
    <derivirana_varijabla naziv="DomainObject.PoslovniBrojDokumenta_1">St-264/2019-13</derivirana_varijabla>
  </DomainObject.PoslovniBrojDokumenta>
  <DomainObject.Predmet.StrankaIDrugi>
    <izvorni_sadrzaj>VIVIDUS društvo s ograničenom odgovornošću za trgovinu i turistička agencija</izvorni_sadrzaj>
    <derivirana_varijabla naziv="DomainObject.Predmet.StrankaIDrugi_1">VIVIDUS društvo s ograničenom odgovornošću za trgovinu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VIVIDUS društvo s ograničenom odgovornošću za trgovinu i turistička agencija, OIB 03549889524, Put Salduna 3, 21220 Trogir</izvorni_sadrzaj>
    <derivirana_varijabla naziv="DomainObject.Predmet.StrankaIDrugiAdressOIB_1">VIVIDUS društvo s ograničenom odgovornošću za trgovinu i turistička agencija, OIB 03549889524, Put Salduna 3, 21220 Trogir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VIVIDUS društvo s ograničenom odgovornošću za trgovinu i turistička agencija</item>
    </izvorni_sadrzaj>
    <derivirana_varijabla naziv="DomainObject.Predmet.SudioniciListNaziv_1">
      <item>VIVIDUS društvo s ograničenom odgovornošću za trgovinu i turistička agencija</item>
    </derivirana_varijabla>
  </DomainObject.Predmet.SudioniciListNaziv>
  <DomainObject.Predmet.SudioniciListAdressOIB>
    <izvorni_sadrzaj>
      <item>VIVIDUS društvo s ograničenom odgovornošću za trgovinu i turistička agencija, OIB 03549889524, Put Salduna 3,21220 Trogir</item>
    </izvorni_sadrzaj>
    <derivirana_varijabla naziv="DomainObject.Predmet.SudioniciListAdressOIB_1">
      <item>VIVIDUS društvo s ograničenom odgovornošću za trgovinu i turistička agencija, OIB 03549889524, Put Salduna 3,21220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03549889524</item>
    </izvorni_sadrzaj>
    <derivirana_varijabla naziv="DomainObject.Predmet.SudioniciListNazivOIB_1">
      <item>, OIB 03549889524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BB616-2068-4DA7-A461-FD72241D4AE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16</properties:Pages>
  <properties:Words>8150</properties:Words>
  <properties:Characters>45260</properties:Characters>
  <properties:Lines>782</properties:Lines>
  <properties:Paragraphs>184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2019-10-17T08:02:00Z</dcterms:created>
  <dc:creator>Velimir Vuković</dc:creator>
  <cp:lastModifiedBy>Marija Elez</cp:lastModifiedBy>
  <dcterms:modified xmlns:xsi="http://www.w3.org/2001/XMLSchema-instance" xsi:type="dcterms:W3CDTF">2019-10-17T08:31:00Z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St-264/2019-13 / Zapisnik - Ročište radi ispitivanja tražbina (st-264-19 zapisnik novi_ (3).docx)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16</vt:i4>
  </prop:property>
</prop:Properties>
</file>